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22121" w14:textId="4640352E" w:rsidR="007E6956" w:rsidRPr="00AE6AA1" w:rsidRDefault="007E6956" w:rsidP="007E6956">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70</w:t>
      </w:r>
      <w:r w:rsidRPr="00AE6AA1">
        <w:rPr>
          <w:rFonts w:eastAsia="Arial Unicode MS" w:cs="Arial"/>
          <w:bCs/>
          <w:sz w:val="24"/>
          <w:szCs w:val="24"/>
        </w:rPr>
        <w:tab/>
      </w:r>
      <w:r w:rsidRPr="00AE6AA1">
        <w:rPr>
          <w:iCs/>
          <w:sz w:val="24"/>
          <w:szCs w:val="24"/>
        </w:rPr>
        <w:t>S2-2</w:t>
      </w:r>
      <w:r w:rsidRPr="00AE6AA1">
        <w:rPr>
          <w:iCs/>
          <w:sz w:val="24"/>
          <w:szCs w:val="24"/>
          <w:lang w:eastAsia="zh-CN"/>
        </w:rPr>
        <w:t>50</w:t>
      </w:r>
      <w:r w:rsidR="0027183D">
        <w:rPr>
          <w:iCs/>
          <w:sz w:val="24"/>
          <w:szCs w:val="24"/>
          <w:lang w:eastAsia="zh-CN"/>
        </w:rPr>
        <w:t>7425</w:t>
      </w:r>
    </w:p>
    <w:p w14:paraId="0E64B47D" w14:textId="6BCC33A8" w:rsidR="00372E9F" w:rsidRPr="006E24D7" w:rsidRDefault="00372E9F" w:rsidP="00372E9F">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25</w:t>
      </w:r>
      <w:r w:rsidR="008738D1" w:rsidRPr="008738D1">
        <w:rPr>
          <w:rFonts w:eastAsia="Arial Unicode MS" w:cs="Arial"/>
          <w:bCs/>
          <w:sz w:val="24"/>
          <w:vertAlign w:val="superscript"/>
          <w:lang w:eastAsia="zh-CN"/>
        </w:rPr>
        <w:t>th</w:t>
      </w:r>
      <w:r w:rsidR="008738D1">
        <w:rPr>
          <w:rFonts w:eastAsia="Arial Unicode MS" w:cs="Arial"/>
          <w:bCs/>
          <w:sz w:val="24"/>
          <w:lang w:eastAsia="zh-CN"/>
        </w:rPr>
        <w:t xml:space="preserve"> </w:t>
      </w:r>
      <w:r w:rsidRPr="006E24D7">
        <w:rPr>
          <w:rFonts w:eastAsia="Arial Unicode MS" w:cs="Arial"/>
          <w:bCs/>
          <w:sz w:val="24"/>
        </w:rPr>
        <w:t xml:space="preserve">– </w:t>
      </w:r>
      <w:r>
        <w:rPr>
          <w:rFonts w:eastAsia="Arial Unicode MS" w:cs="Arial"/>
          <w:bCs/>
          <w:sz w:val="24"/>
        </w:rPr>
        <w:t>29</w:t>
      </w:r>
      <w:r w:rsidR="008738D1" w:rsidRPr="008738D1">
        <w:rPr>
          <w:rFonts w:eastAsia="Arial Unicode MS" w:cs="Arial"/>
          <w:bCs/>
          <w:sz w:val="24"/>
          <w:vertAlign w:val="superscript"/>
        </w:rPr>
        <w:t>th</w:t>
      </w:r>
      <w:r w:rsidR="008738D1">
        <w:rPr>
          <w:rFonts w:eastAsia="Arial Unicode MS" w:cs="Arial"/>
          <w:bCs/>
          <w:sz w:val="24"/>
        </w:rPr>
        <w:t xml:space="preserve"> </w:t>
      </w:r>
      <w:proofErr w:type="gramStart"/>
      <w:r w:rsidR="007770D9">
        <w:rPr>
          <w:rFonts w:eastAsia="Arial Unicode MS" w:cs="Arial"/>
          <w:bCs/>
          <w:sz w:val="24"/>
          <w:lang w:eastAsia="zh-CN"/>
        </w:rPr>
        <w:t>August</w:t>
      </w:r>
      <w:r w:rsidR="007770D9">
        <w:rPr>
          <w:rFonts w:eastAsia="Arial Unicode MS" w:cs="Arial"/>
          <w:bCs/>
          <w:sz w:val="24"/>
        </w:rPr>
        <w:t>,</w:t>
      </w:r>
      <w:proofErr w:type="gramEnd"/>
      <w:r w:rsidR="007770D9">
        <w:rPr>
          <w:rFonts w:eastAsia="Arial Unicode MS" w:cs="Arial"/>
          <w:bCs/>
          <w:sz w:val="24"/>
        </w:rPr>
        <w:t xml:space="preserve"> </w:t>
      </w:r>
      <w:r w:rsidRPr="006E24D7">
        <w:rPr>
          <w:rFonts w:eastAsia="Arial Unicode MS" w:cs="Arial"/>
          <w:bCs/>
          <w:sz w:val="24"/>
        </w:rPr>
        <w:t>202</w:t>
      </w:r>
      <w:r w:rsidRPr="006E24D7">
        <w:rPr>
          <w:rFonts w:eastAsia="Arial Unicode MS" w:cs="Arial"/>
          <w:bCs/>
          <w:sz w:val="24"/>
          <w:lang w:eastAsia="zh-CN"/>
        </w:rPr>
        <w:t>5</w:t>
      </w:r>
      <w:r w:rsidRPr="006E24D7">
        <w:rPr>
          <w:rFonts w:eastAsia="Arial Unicode MS" w:cs="Arial"/>
          <w:bCs/>
          <w:sz w:val="24"/>
        </w:rPr>
        <w:t xml:space="preserve">, </w:t>
      </w:r>
      <w:r>
        <w:rPr>
          <w:rFonts w:eastAsia="Arial Unicode MS" w:cs="Arial"/>
          <w:bCs/>
          <w:sz w:val="24"/>
        </w:rPr>
        <w:t>Gothenburg</w:t>
      </w:r>
      <w:r w:rsidRPr="00AE6AA1">
        <w:rPr>
          <w:rFonts w:eastAsia="Arial Unicode MS" w:cs="Arial"/>
          <w:bCs/>
          <w:sz w:val="24"/>
        </w:rPr>
        <w:t xml:space="preserve">, </w:t>
      </w:r>
      <w:r>
        <w:rPr>
          <w:rFonts w:eastAsia="Arial Unicode MS" w:cs="Arial"/>
          <w:bCs/>
          <w:sz w:val="24"/>
        </w:rPr>
        <w:t>Sweden</w:t>
      </w:r>
      <w:r w:rsidRPr="006E24D7">
        <w:rPr>
          <w:rFonts w:eastAsia="Arial Unicode MS" w:cs="Arial"/>
          <w:bCs/>
        </w:rPr>
        <w:tab/>
      </w:r>
      <w:r w:rsidRPr="006E24D7">
        <w:rPr>
          <w:rFonts w:cs="Arial"/>
          <w:bCs/>
          <w:color w:val="0000FF"/>
        </w:rPr>
        <w:t>(revision of</w:t>
      </w:r>
      <w:r w:rsidRPr="006E24D7">
        <w:rPr>
          <w:rFonts w:eastAsia="Times New Roman" w:cs="Arial"/>
          <w:bCs/>
          <w:color w:val="0000FF"/>
          <w:lang w:eastAsia="zh-CN"/>
        </w:rPr>
        <w:t xml:space="preserve"> S2-250XXXX</w:t>
      </w:r>
      <w:r w:rsidRPr="006E24D7">
        <w:rPr>
          <w:rFonts w:cs="Arial"/>
          <w:bCs/>
          <w:color w:val="0000FF"/>
        </w:rPr>
        <w:t>)</w:t>
      </w:r>
    </w:p>
    <w:p w14:paraId="0F532800" w14:textId="77777777" w:rsidR="00832943" w:rsidRDefault="00832943" w:rsidP="003835C7">
      <w:pPr>
        <w:ind w:left="2127" w:hanging="2127"/>
        <w:rPr>
          <w:rFonts w:ascii="Arial" w:hAnsi="Arial" w:cs="Arial"/>
          <w:b/>
        </w:rPr>
      </w:pPr>
    </w:p>
    <w:p w14:paraId="6B6DF7AC" w14:textId="22E6E7B1"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A54B5">
        <w:rPr>
          <w:rFonts w:ascii="Arial" w:hAnsi="Arial" w:cs="Arial" w:hint="eastAsia"/>
          <w:b/>
          <w:lang w:eastAsia="zh-CN"/>
        </w:rPr>
        <w:t>Lenovo</w:t>
      </w:r>
    </w:p>
    <w:p w14:paraId="74C363CA" w14:textId="45DC2DD4"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525176">
        <w:rPr>
          <w:rFonts w:ascii="Arial" w:hAnsi="Arial" w:cs="Arial"/>
          <w:b/>
        </w:rPr>
        <w:t xml:space="preserve">Solution </w:t>
      </w:r>
      <w:r w:rsidR="00352AAE">
        <w:rPr>
          <w:rFonts w:ascii="Arial" w:hAnsi="Arial" w:cs="Arial"/>
          <w:b/>
        </w:rPr>
        <w:t>#</w:t>
      </w:r>
      <w:r w:rsidR="00525176">
        <w:rPr>
          <w:rFonts w:ascii="Arial" w:hAnsi="Arial" w:cs="Arial"/>
          <w:b/>
        </w:rPr>
        <w:t xml:space="preserve">6 update </w:t>
      </w:r>
    </w:p>
    <w:p w14:paraId="06D82237" w14:textId="7217BB2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00F76">
        <w:rPr>
          <w:rFonts w:ascii="Arial" w:hAnsi="Arial" w:cs="Arial"/>
          <w:b/>
        </w:rPr>
        <w:t>Approval</w:t>
      </w:r>
    </w:p>
    <w:p w14:paraId="2CA545C3" w14:textId="062D2EC6"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82535B">
        <w:rPr>
          <w:rFonts w:ascii="Arial" w:hAnsi="Arial" w:cs="Arial"/>
          <w:b/>
          <w:lang w:eastAsia="zh-CN"/>
        </w:rPr>
        <w:t>2</w:t>
      </w:r>
      <w:r w:rsidR="00CA4BE7">
        <w:rPr>
          <w:rFonts w:ascii="Arial" w:hAnsi="Arial" w:cs="Arial" w:hint="eastAsia"/>
          <w:b/>
          <w:lang w:eastAsia="zh-CN"/>
        </w:rPr>
        <w:t>.</w:t>
      </w:r>
      <w:r w:rsidR="005202B2">
        <w:rPr>
          <w:rFonts w:ascii="Arial" w:hAnsi="Arial" w:cs="Arial"/>
          <w:b/>
          <w:lang w:eastAsia="zh-CN"/>
        </w:rPr>
        <w:t>1</w:t>
      </w:r>
    </w:p>
    <w:p w14:paraId="5B722301" w14:textId="429E5581"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116CA1" w:rsidRPr="00116CA1">
        <w:rPr>
          <w:rFonts w:ascii="Arial" w:hAnsi="Arial" w:cs="Arial"/>
          <w:b/>
        </w:rPr>
        <w:t>FS_Sensing</w:t>
      </w:r>
      <w:proofErr w:type="spellEnd"/>
      <w:r w:rsidR="00116CA1" w:rsidRPr="00116CA1">
        <w:rPr>
          <w:rFonts w:ascii="Arial" w:hAnsi="Arial" w:cs="Arial"/>
          <w:b/>
        </w:rPr>
        <w:t>-ARC / Rel-20</w:t>
      </w:r>
    </w:p>
    <w:p w14:paraId="44B5BD0C" w14:textId="62948C8C"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 xml:space="preserve">contribution </w:t>
      </w:r>
      <w:r w:rsidR="00FB3820">
        <w:rPr>
          <w:rFonts w:ascii="Arial" w:hAnsi="Arial" w:cs="Arial"/>
          <w:i/>
          <w:lang w:eastAsia="zh-CN"/>
        </w:rPr>
        <w:t xml:space="preserve">proposes </w:t>
      </w:r>
      <w:r w:rsidR="00D37FBD">
        <w:rPr>
          <w:rFonts w:ascii="Arial" w:hAnsi="Arial" w:cs="Arial"/>
          <w:i/>
          <w:lang w:eastAsia="zh-CN"/>
        </w:rPr>
        <w:t>an update to solution 6</w:t>
      </w:r>
      <w:r w:rsidR="0086309F">
        <w:rPr>
          <w:rFonts w:ascii="Arial" w:hAnsi="Arial" w:cs="Arial"/>
          <w:i/>
          <w:lang w:eastAsia="zh-CN"/>
        </w:rPr>
        <w:t xml:space="preserve"> </w:t>
      </w:r>
      <w:r w:rsidR="0086309F" w:rsidRPr="0086309F">
        <w:rPr>
          <w:rFonts w:ascii="Arial" w:hAnsi="Arial" w:cs="Arial"/>
          <w:i/>
          <w:lang w:eastAsia="zh-CN"/>
        </w:rPr>
        <w:t>to provide details to the case of hierarchical structure of the sensing NFs</w:t>
      </w:r>
      <w:r w:rsidR="0081322B">
        <w:rPr>
          <w:rFonts w:ascii="Arial" w:hAnsi="Arial" w:cs="Arial"/>
          <w:i/>
          <w:lang w:eastAsia="zh-CN"/>
        </w:rPr>
        <w:t>.</w:t>
      </w:r>
      <w:r w:rsidR="00A1695E">
        <w:rPr>
          <w:rFonts w:ascii="Arial" w:hAnsi="Arial" w:cs="Arial"/>
          <w:i/>
        </w:rPr>
        <w:t xml:space="preserve"> </w:t>
      </w:r>
    </w:p>
    <w:p w14:paraId="0B224D7B" w14:textId="74494096" w:rsidR="003835C7" w:rsidRPr="00685802" w:rsidRDefault="003835C7" w:rsidP="003835C7">
      <w:pPr>
        <w:pStyle w:val="Heading1"/>
        <w:rPr>
          <w:rFonts w:cs="Arial"/>
          <w:sz w:val="32"/>
          <w:szCs w:val="32"/>
        </w:rPr>
      </w:pPr>
      <w:r w:rsidRPr="00685802">
        <w:rPr>
          <w:rFonts w:cs="Arial"/>
          <w:sz w:val="32"/>
          <w:szCs w:val="32"/>
        </w:rPr>
        <w:t xml:space="preserve">1. </w:t>
      </w:r>
      <w:r w:rsidR="00685802" w:rsidRPr="00685802">
        <w:rPr>
          <w:rFonts w:eastAsia="Malgun Gothic"/>
          <w:sz w:val="32"/>
          <w:szCs w:val="32"/>
          <w:lang w:eastAsia="ja-JP"/>
        </w:rPr>
        <w:t>Introduction</w:t>
      </w:r>
    </w:p>
    <w:p w14:paraId="2D2BD95A" w14:textId="77777777" w:rsidR="00B07B44" w:rsidRDefault="00CA7CA6" w:rsidP="00FD3B7E">
      <w:pPr>
        <w:rPr>
          <w:rFonts w:eastAsiaTheme="minorEastAsia"/>
          <w:lang w:eastAsia="ko-KR"/>
        </w:rPr>
      </w:pPr>
      <w:bookmarkStart w:id="0" w:name="_Hlk87257355"/>
      <w:r>
        <w:rPr>
          <w:lang w:eastAsia="zh-CN"/>
        </w:rPr>
        <w:t xml:space="preserve">Solution 6 describes an architecture where </w:t>
      </w:r>
      <w:r w:rsidR="004A2D4E">
        <w:rPr>
          <w:lang w:eastAsia="zh-CN"/>
        </w:rPr>
        <w:t xml:space="preserve">a Gateway Sensing NF may cover multiple </w:t>
      </w:r>
      <w:r w:rsidR="004A2D4E" w:rsidRPr="00C17E64">
        <w:rPr>
          <w:rFonts w:eastAsiaTheme="minorEastAsia"/>
          <w:lang w:eastAsia="ko-KR"/>
        </w:rPr>
        <w:t>sensing service area</w:t>
      </w:r>
      <w:r w:rsidR="004A2D4E">
        <w:rPr>
          <w:rFonts w:eastAsiaTheme="minorEastAsia"/>
          <w:lang w:eastAsia="ko-KR"/>
        </w:rPr>
        <w:t>s</w:t>
      </w:r>
      <w:r w:rsidR="00B07B44">
        <w:rPr>
          <w:rFonts w:eastAsiaTheme="minorEastAsia"/>
          <w:lang w:eastAsia="ko-KR"/>
        </w:rPr>
        <w:t xml:space="preserve"> served by individual sensing NFs. </w:t>
      </w:r>
    </w:p>
    <w:p w14:paraId="4A19BE4B" w14:textId="69059704" w:rsidR="00A07A3A" w:rsidRDefault="00B07B44" w:rsidP="00FD3B7E">
      <w:pPr>
        <w:rPr>
          <w:lang w:eastAsia="zh-CN"/>
        </w:rPr>
      </w:pPr>
      <w:r>
        <w:rPr>
          <w:rFonts w:eastAsiaTheme="minorEastAsia"/>
          <w:lang w:eastAsia="ko-KR"/>
        </w:rPr>
        <w:t xml:space="preserve">The proposed update provides </w:t>
      </w:r>
      <w:r w:rsidRPr="00B07B44">
        <w:rPr>
          <w:rFonts w:eastAsiaTheme="minorEastAsia"/>
          <w:lang w:eastAsia="ko-KR"/>
        </w:rPr>
        <w:t xml:space="preserve">details </w:t>
      </w:r>
      <w:r>
        <w:rPr>
          <w:rFonts w:eastAsiaTheme="minorEastAsia"/>
          <w:lang w:eastAsia="ko-KR"/>
        </w:rPr>
        <w:t xml:space="preserve">how the Gateway sensing NF can select </w:t>
      </w:r>
      <w:r w:rsidRPr="00B07B44">
        <w:rPr>
          <w:rFonts w:eastAsiaTheme="minorEastAsia"/>
          <w:lang w:eastAsia="ko-KR"/>
        </w:rPr>
        <w:t>the sensing NFs</w:t>
      </w:r>
      <w:r w:rsidR="00DB5C8E">
        <w:rPr>
          <w:rFonts w:eastAsiaTheme="minorEastAsia"/>
          <w:lang w:eastAsia="ko-KR"/>
        </w:rPr>
        <w:t>. In general, the updates</w:t>
      </w:r>
      <w:r w:rsidR="004A2D4E">
        <w:rPr>
          <w:rFonts w:eastAsiaTheme="minorEastAsia"/>
          <w:lang w:eastAsia="ko-KR"/>
        </w:rPr>
        <w:t xml:space="preserve"> </w:t>
      </w:r>
      <w:r w:rsidR="00DB5C8E">
        <w:rPr>
          <w:rFonts w:eastAsiaTheme="minorEastAsia"/>
          <w:lang w:eastAsia="ko-KR"/>
        </w:rPr>
        <w:t xml:space="preserve">highlight </w:t>
      </w:r>
      <w:r w:rsidR="007E720D">
        <w:rPr>
          <w:rFonts w:eastAsiaTheme="minorEastAsia"/>
          <w:lang w:eastAsia="ko-KR"/>
        </w:rPr>
        <w:t xml:space="preserve">in one option that the sensing NFs may be organized in a </w:t>
      </w:r>
      <w:r w:rsidR="00DB5C8E" w:rsidRPr="00B07B44">
        <w:rPr>
          <w:rFonts w:eastAsiaTheme="minorEastAsia"/>
          <w:lang w:eastAsia="ko-KR"/>
        </w:rPr>
        <w:t>hierarchical structure</w:t>
      </w:r>
      <w:r w:rsidR="007E720D">
        <w:rPr>
          <w:rFonts w:eastAsiaTheme="minorEastAsia"/>
          <w:lang w:eastAsia="ko-KR"/>
        </w:rPr>
        <w:t xml:space="preserve">. </w:t>
      </w:r>
    </w:p>
    <w:p w14:paraId="7E19A288" w14:textId="77777777" w:rsidR="00FD3B7E" w:rsidRDefault="00FD3B7E" w:rsidP="00FD3B7E">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17CBBCE0" w14:textId="407DBA64" w:rsidR="00FD3B7E" w:rsidRDefault="00D37FBD" w:rsidP="00FD3B7E">
      <w:pPr>
        <w:rPr>
          <w:lang w:eastAsia="zh-CN"/>
        </w:rPr>
      </w:pPr>
      <w:r w:rsidRPr="00563A95">
        <w:rPr>
          <w:rFonts w:eastAsia="Malgun Gothic"/>
          <w:color w:val="000000"/>
        </w:rPr>
        <w:t xml:space="preserve">It is proposed to capture the following changes in </w:t>
      </w:r>
      <w:r w:rsidRPr="00C3462B">
        <w:rPr>
          <w:rFonts w:eastAsia="Malgun Gothic"/>
          <w:color w:val="000000"/>
        </w:rPr>
        <w:t>TR 23.700-14.</w:t>
      </w:r>
    </w:p>
    <w:p w14:paraId="7275332F" w14:textId="77777777" w:rsidR="00DE3AA8" w:rsidRDefault="00DE3AA8" w:rsidP="00FD3B7E">
      <w:pPr>
        <w:rPr>
          <w:lang w:eastAsia="zh-CN"/>
        </w:rPr>
      </w:pPr>
    </w:p>
    <w:p w14:paraId="25AAC1FC" w14:textId="77777777" w:rsidR="00B21440" w:rsidRPr="00563A95" w:rsidRDefault="00B21440" w:rsidP="00B21440">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eastAsia="ja-JP"/>
        </w:rPr>
      </w:pPr>
      <w:bookmarkStart w:id="1" w:name="_Toc199433817"/>
      <w:bookmarkStart w:id="2" w:name="_Toc199925338"/>
      <w:bookmarkEnd w:id="0"/>
      <w:r w:rsidRPr="00563A95">
        <w:rPr>
          <w:rFonts w:ascii="Arial" w:eastAsia="Malgun Gothic" w:hAnsi="Arial" w:cs="Arial"/>
          <w:color w:val="FF0000"/>
          <w:sz w:val="28"/>
          <w:szCs w:val="28"/>
          <w:lang w:eastAsia="ja-JP"/>
        </w:rPr>
        <w:t xml:space="preserve">* * * * </w:t>
      </w:r>
      <w:r w:rsidRPr="00563A95">
        <w:rPr>
          <w:rFonts w:ascii="Arial" w:eastAsia="Malgun Gothic" w:hAnsi="Arial" w:cs="Arial" w:hint="eastAsia"/>
          <w:color w:val="FF0000"/>
          <w:sz w:val="28"/>
          <w:szCs w:val="28"/>
        </w:rPr>
        <w:t>First</w:t>
      </w:r>
      <w:r w:rsidRPr="00563A95">
        <w:rPr>
          <w:rFonts w:ascii="Arial" w:eastAsia="Malgun Gothic" w:hAnsi="Arial" w:cs="Arial"/>
          <w:color w:val="FF0000"/>
          <w:sz w:val="28"/>
          <w:szCs w:val="28"/>
          <w:lang w:eastAsia="ja-JP"/>
        </w:rPr>
        <w:t xml:space="preserve"> change * * * *</w:t>
      </w:r>
      <w:bookmarkStart w:id="3" w:name="_Toc517082226"/>
    </w:p>
    <w:bookmarkEnd w:id="3"/>
    <w:p w14:paraId="111779FB" w14:textId="77777777" w:rsidR="00C17E64" w:rsidRPr="00C17E64" w:rsidRDefault="00C17E64" w:rsidP="00C17E64">
      <w:pPr>
        <w:keepNext/>
        <w:keepLines/>
        <w:spacing w:before="180"/>
        <w:ind w:left="1134" w:hanging="1134"/>
        <w:outlineLvl w:val="1"/>
        <w:rPr>
          <w:rFonts w:ascii="Arial" w:eastAsiaTheme="minorEastAsia" w:hAnsi="Arial"/>
          <w:sz w:val="32"/>
        </w:rPr>
      </w:pPr>
      <w:r w:rsidRPr="00C17E64">
        <w:rPr>
          <w:rFonts w:ascii="Arial" w:eastAsiaTheme="minorEastAsia" w:hAnsi="Arial"/>
          <w:sz w:val="32"/>
        </w:rPr>
        <w:t>6.6</w:t>
      </w:r>
      <w:r w:rsidRPr="00C17E64">
        <w:rPr>
          <w:rFonts w:ascii="Arial" w:eastAsiaTheme="minorEastAsia" w:hAnsi="Arial"/>
          <w:sz w:val="32"/>
        </w:rPr>
        <w:tab/>
        <w:t>Solution #6: architecture for sensing service enablement per sensing service area</w:t>
      </w:r>
      <w:bookmarkEnd w:id="1"/>
      <w:bookmarkEnd w:id="2"/>
    </w:p>
    <w:p w14:paraId="4CAF59D1" w14:textId="77777777" w:rsidR="00C17E64" w:rsidRPr="00C17E64" w:rsidRDefault="00C17E64" w:rsidP="00C17E64">
      <w:pPr>
        <w:keepNext/>
        <w:keepLines/>
        <w:spacing w:before="120"/>
        <w:ind w:left="1134" w:hanging="1134"/>
        <w:outlineLvl w:val="2"/>
        <w:rPr>
          <w:rFonts w:ascii="Arial" w:eastAsiaTheme="minorEastAsia" w:hAnsi="Arial"/>
          <w:sz w:val="28"/>
          <w:lang w:eastAsia="ko-KR"/>
        </w:rPr>
      </w:pPr>
      <w:bookmarkStart w:id="4" w:name="_Toc199433818"/>
      <w:bookmarkStart w:id="5" w:name="_Toc199925339"/>
      <w:r w:rsidRPr="00C17E64">
        <w:rPr>
          <w:rFonts w:ascii="Arial" w:eastAsiaTheme="minorEastAsia" w:hAnsi="Arial"/>
          <w:sz w:val="28"/>
        </w:rPr>
        <w:t>6.6.1</w:t>
      </w:r>
      <w:r w:rsidRPr="00C17E64">
        <w:rPr>
          <w:rFonts w:ascii="Arial" w:eastAsiaTheme="minorEastAsia" w:hAnsi="Arial"/>
          <w:sz w:val="28"/>
        </w:rPr>
        <w:tab/>
      </w:r>
      <w:r w:rsidRPr="00C17E64">
        <w:rPr>
          <w:rFonts w:ascii="Arial" w:eastAsiaTheme="minorEastAsia" w:hAnsi="Arial"/>
          <w:sz w:val="28"/>
          <w:lang w:eastAsia="ko-KR"/>
        </w:rPr>
        <w:t>High-level solution Principles</w:t>
      </w:r>
      <w:bookmarkEnd w:id="4"/>
      <w:bookmarkEnd w:id="5"/>
    </w:p>
    <w:p w14:paraId="7E157346" w14:textId="77777777" w:rsidR="00C17E64" w:rsidRPr="00C17E64" w:rsidRDefault="00C17E64" w:rsidP="00C17E64">
      <w:pPr>
        <w:rPr>
          <w:rFonts w:eastAsiaTheme="minorEastAsia"/>
          <w:lang w:eastAsia="ko-KR"/>
        </w:rPr>
      </w:pPr>
      <w:r w:rsidRPr="00C17E64">
        <w:rPr>
          <w:rFonts w:eastAsiaTheme="minorEastAsia"/>
          <w:lang w:eastAsia="ko-KR"/>
        </w:rPr>
        <w:t>The Sensing NF manages sensing service per sensing service area. The Sensing NF authorizes the sensing service request from sensing service consumer based on the level of service agreement and the capability of sensing entities at the target sensing service area.</w:t>
      </w:r>
    </w:p>
    <w:p w14:paraId="17F44828" w14:textId="77777777" w:rsidR="00C17E64" w:rsidRPr="00C17E64" w:rsidRDefault="00C17E64" w:rsidP="00C17E64">
      <w:pPr>
        <w:keepNext/>
        <w:keepLines/>
        <w:spacing w:before="120"/>
        <w:ind w:left="1134" w:hanging="1134"/>
        <w:outlineLvl w:val="2"/>
        <w:rPr>
          <w:rFonts w:ascii="Arial" w:eastAsiaTheme="minorEastAsia" w:hAnsi="Arial"/>
          <w:sz w:val="28"/>
        </w:rPr>
      </w:pPr>
      <w:bookmarkStart w:id="6" w:name="_Toc199433819"/>
      <w:bookmarkStart w:id="7" w:name="_Toc199925340"/>
      <w:r w:rsidRPr="00C17E64">
        <w:rPr>
          <w:rFonts w:ascii="Arial" w:eastAsiaTheme="minorEastAsia" w:hAnsi="Arial"/>
          <w:sz w:val="28"/>
          <w:lang w:eastAsia="ko-KR"/>
        </w:rPr>
        <w:t>6.6.2</w:t>
      </w:r>
      <w:r w:rsidRPr="00C17E64">
        <w:rPr>
          <w:rFonts w:ascii="Arial" w:eastAsiaTheme="minorEastAsia" w:hAnsi="Arial"/>
          <w:sz w:val="28"/>
          <w:lang w:eastAsia="ko-KR"/>
        </w:rPr>
        <w:tab/>
      </w:r>
      <w:r w:rsidRPr="00C17E64">
        <w:rPr>
          <w:rFonts w:ascii="Arial" w:eastAsiaTheme="minorEastAsia" w:hAnsi="Arial"/>
          <w:sz w:val="28"/>
        </w:rPr>
        <w:t>Description</w:t>
      </w:r>
      <w:bookmarkEnd w:id="6"/>
      <w:bookmarkEnd w:id="7"/>
    </w:p>
    <w:p w14:paraId="1180E699" w14:textId="77777777" w:rsidR="00C17E64" w:rsidRPr="00C17E64" w:rsidRDefault="00C17E64" w:rsidP="00C17E64">
      <w:pPr>
        <w:rPr>
          <w:rFonts w:eastAsiaTheme="minorEastAsia"/>
        </w:rPr>
      </w:pPr>
      <w:r w:rsidRPr="00C17E64">
        <w:rPr>
          <w:rFonts w:eastAsiaTheme="minorEastAsia"/>
        </w:rPr>
        <w:t>This solution addresses key issue#1.</w:t>
      </w:r>
    </w:p>
    <w:p w14:paraId="191B3AAD" w14:textId="77777777" w:rsidR="00C17E64" w:rsidRPr="00C17E64" w:rsidRDefault="00C17E64" w:rsidP="00C17E64">
      <w:pPr>
        <w:rPr>
          <w:rFonts w:eastAsiaTheme="minorEastAsia"/>
        </w:rPr>
      </w:pPr>
      <w:r w:rsidRPr="00C17E64">
        <w:rPr>
          <w:rFonts w:eastAsiaTheme="minorEastAsia"/>
        </w:rPr>
        <w:t>For the sensing service, a sensing NF may be defined. The supported functionalities of the sensing NF are authorization and revocation of sensing service request from sensing service consumers, capability management of sensing entities, sensing entity discovery and selection, coordination of sensing operation, and exposure of sensing result to sensing service consumer.</w:t>
      </w:r>
    </w:p>
    <w:p w14:paraId="44A6B013" w14:textId="77777777" w:rsidR="00C17E64" w:rsidRPr="00C17E64" w:rsidRDefault="00C17E64" w:rsidP="00C17E64">
      <w:pPr>
        <w:rPr>
          <w:rFonts w:eastAsiaTheme="minorEastAsia"/>
        </w:rPr>
      </w:pPr>
      <w:r w:rsidRPr="00C17E64">
        <w:rPr>
          <w:rFonts w:eastAsiaTheme="minorEastAsia"/>
        </w:rPr>
        <w:t>For sensing service enablement, sensing service area is defined and managed by the sensing NF. Sensing service area can be mapped to a list of cells, tracking area, etc. Each sensing NF can be configured to serve several sensing service areas.</w:t>
      </w:r>
    </w:p>
    <w:p w14:paraId="49BDAFB4" w14:textId="77777777" w:rsidR="00C17E64" w:rsidRPr="00C17E64" w:rsidRDefault="00C17E64" w:rsidP="00C17E64">
      <w:pPr>
        <w:rPr>
          <w:rFonts w:eastAsiaTheme="minorEastAsia"/>
        </w:rPr>
      </w:pPr>
      <w:r w:rsidRPr="00C17E64">
        <w:rPr>
          <w:rFonts w:eastAsiaTheme="minorEastAsia"/>
        </w:rPr>
        <w:t>When a sensing service is requested, the service is requested to be served at a sensing service area or multiple sensing service areas (e.g. object tracking). Based on the determined sensing service area, multiple sensing NFs may be involved for a sensing service request. When a service is requested for sensing and/or tracking a UE, the sensing service area may be decided based on the location of the UE.</w:t>
      </w:r>
    </w:p>
    <w:p w14:paraId="0D0A6E53" w14:textId="2F3B1A03" w:rsidR="00C17E64" w:rsidRPr="00C17E64" w:rsidRDefault="00C17E64" w:rsidP="00C17E64">
      <w:pPr>
        <w:rPr>
          <w:rFonts w:eastAsiaTheme="minorEastAsia"/>
        </w:rPr>
      </w:pPr>
      <w:r w:rsidRPr="00C17E64">
        <w:rPr>
          <w:rFonts w:eastAsiaTheme="minorEastAsia"/>
        </w:rPr>
        <w:t>A Gateway sensing NF may be defined for sensing service authorization from sensing service consumer for covering sensing service request needs support from multiple sensing service area</w:t>
      </w:r>
      <w:ins w:id="8" w:author="Lenovo_gv" w:date="2025-08-15T17:57:00Z" w16du:dateUtc="2025-08-15T15:57:00Z">
        <w:r w:rsidR="004A2D4E">
          <w:rPr>
            <w:rFonts w:eastAsiaTheme="minorEastAsia"/>
          </w:rPr>
          <w:t>s</w:t>
        </w:r>
      </w:ins>
      <w:r w:rsidRPr="00C17E64">
        <w:rPr>
          <w:rFonts w:eastAsiaTheme="minorEastAsia"/>
        </w:rPr>
        <w:t>.</w:t>
      </w:r>
    </w:p>
    <w:p w14:paraId="64372923" w14:textId="77DC16BE" w:rsidR="00C17E64" w:rsidRPr="00C17E64" w:rsidRDefault="00C17E64" w:rsidP="00C17E64">
      <w:pPr>
        <w:rPr>
          <w:rFonts w:eastAsiaTheme="minorEastAsia"/>
        </w:rPr>
      </w:pPr>
      <w:r w:rsidRPr="00C17E64">
        <w:rPr>
          <w:rFonts w:eastAsiaTheme="minorEastAsia"/>
        </w:rPr>
        <w:lastRenderedPageBreak/>
        <w:t>The Gateway sensing NF may manage the capability registration of sensing entit</w:t>
      </w:r>
      <w:del w:id="9" w:author="Lenovo_gv" w:date="2025-08-15T18:04:00Z" w16du:dateUtc="2025-08-15T16:04:00Z">
        <w:r w:rsidRPr="00C17E64" w:rsidDel="009F4B92">
          <w:rPr>
            <w:rFonts w:eastAsiaTheme="minorEastAsia"/>
          </w:rPr>
          <w:delText>y</w:delText>
        </w:r>
      </w:del>
      <w:ins w:id="10" w:author="Lenovo_gv" w:date="2025-08-15T18:04:00Z" w16du:dateUtc="2025-08-15T16:04:00Z">
        <w:r w:rsidR="009F4B92">
          <w:rPr>
            <w:rFonts w:eastAsiaTheme="minorEastAsia"/>
          </w:rPr>
          <w:t xml:space="preserve">ies and/or </w:t>
        </w:r>
        <w:r w:rsidR="0056245C">
          <w:rPr>
            <w:rFonts w:eastAsiaTheme="minorEastAsia"/>
          </w:rPr>
          <w:t>the regist</w:t>
        </w:r>
      </w:ins>
      <w:ins w:id="11" w:author="Lenovo_gv" w:date="2025-08-15T18:05:00Z" w16du:dateUtc="2025-08-15T16:05:00Z">
        <w:r w:rsidR="0056245C">
          <w:rPr>
            <w:rFonts w:eastAsiaTheme="minorEastAsia"/>
          </w:rPr>
          <w:t xml:space="preserve">ration of </w:t>
        </w:r>
      </w:ins>
      <w:ins w:id="12" w:author="Lenovo_gv" w:date="2025-08-15T18:04:00Z" w16du:dateUtc="2025-08-15T16:04:00Z">
        <w:r w:rsidR="009F4B92">
          <w:rPr>
            <w:rFonts w:eastAsiaTheme="minorEastAsia"/>
          </w:rPr>
          <w:t>sensing NFs</w:t>
        </w:r>
      </w:ins>
      <w:r w:rsidRPr="00C17E64">
        <w:rPr>
          <w:rFonts w:eastAsiaTheme="minorEastAsia"/>
        </w:rPr>
        <w:t>.</w:t>
      </w:r>
      <w:ins w:id="13" w:author="Lenovo_gv" w:date="2025-08-15T18:05:00Z" w16du:dateUtc="2025-08-15T16:05:00Z">
        <w:r w:rsidR="0056245C">
          <w:rPr>
            <w:rFonts w:eastAsiaTheme="minorEastAsia"/>
          </w:rPr>
          <w:t xml:space="preserve"> In the latter case, the </w:t>
        </w:r>
        <w:r w:rsidR="00396AA4" w:rsidRPr="00C17E64">
          <w:rPr>
            <w:rFonts w:eastAsiaTheme="minorEastAsia"/>
          </w:rPr>
          <w:t>Gateway sensing NF</w:t>
        </w:r>
        <w:r w:rsidR="00396AA4">
          <w:rPr>
            <w:rFonts w:eastAsiaTheme="minorEastAsia"/>
          </w:rPr>
          <w:t xml:space="preserve"> perform</w:t>
        </w:r>
      </w:ins>
      <w:ins w:id="14" w:author="Lenovo_gv" w:date="2025-08-15T18:06:00Z" w16du:dateUtc="2025-08-15T16:06:00Z">
        <w:r w:rsidR="00D1431E">
          <w:rPr>
            <w:rFonts w:eastAsiaTheme="minorEastAsia"/>
          </w:rPr>
          <w:t xml:space="preserve"> d</w:t>
        </w:r>
        <w:r w:rsidR="00D1431E" w:rsidRPr="00D1431E">
          <w:rPr>
            <w:rFonts w:eastAsiaTheme="minorEastAsia"/>
          </w:rPr>
          <w:t xml:space="preserve">iscovery and selection of one or more </w:t>
        </w:r>
        <w:r w:rsidR="00D1431E">
          <w:rPr>
            <w:rFonts w:eastAsiaTheme="minorEastAsia"/>
          </w:rPr>
          <w:t>sensing NFs</w:t>
        </w:r>
        <w:r w:rsidR="00D1431E" w:rsidRPr="00D1431E">
          <w:rPr>
            <w:rFonts w:eastAsiaTheme="minorEastAsia"/>
          </w:rPr>
          <w:t xml:space="preserve"> </w:t>
        </w:r>
        <w:r w:rsidR="00853A55">
          <w:rPr>
            <w:rFonts w:eastAsiaTheme="minorEastAsia"/>
          </w:rPr>
          <w:t>that</w:t>
        </w:r>
        <w:r w:rsidR="00D1431E" w:rsidRPr="00D1431E">
          <w:rPr>
            <w:rFonts w:eastAsiaTheme="minorEastAsia"/>
          </w:rPr>
          <w:t xml:space="preserve"> </w:t>
        </w:r>
        <w:r w:rsidR="00853A55">
          <w:rPr>
            <w:rFonts w:eastAsiaTheme="minorEastAsia"/>
          </w:rPr>
          <w:t xml:space="preserve">correspond to </w:t>
        </w:r>
      </w:ins>
      <w:ins w:id="15" w:author="Lenovo_gv" w:date="2025-08-15T18:08:00Z" w16du:dateUtc="2025-08-15T16:08:00Z">
        <w:r w:rsidR="00CD6DE8">
          <w:rPr>
            <w:rFonts w:eastAsiaTheme="minorEastAsia"/>
          </w:rPr>
          <w:t>a</w:t>
        </w:r>
      </w:ins>
      <w:ins w:id="16" w:author="Lenovo_gv" w:date="2025-08-15T18:06:00Z" w16du:dateUtc="2025-08-15T16:06:00Z">
        <w:r w:rsidR="00853A55">
          <w:rPr>
            <w:rFonts w:eastAsiaTheme="minorEastAsia"/>
          </w:rPr>
          <w:t xml:space="preserve"> </w:t>
        </w:r>
        <w:r w:rsidR="0016047E">
          <w:rPr>
            <w:rFonts w:eastAsiaTheme="minorEastAsia"/>
          </w:rPr>
          <w:t>target sensing area</w:t>
        </w:r>
      </w:ins>
      <w:ins w:id="17" w:author="Lenovo_gv" w:date="2025-08-15T18:07:00Z" w16du:dateUtc="2025-08-15T16:07:00Z">
        <w:r w:rsidR="0016047E">
          <w:rPr>
            <w:rFonts w:eastAsiaTheme="minorEastAsia"/>
          </w:rPr>
          <w:t xml:space="preserve"> covering multiple the </w:t>
        </w:r>
        <w:r w:rsidR="0016047E" w:rsidRPr="00C17E64">
          <w:rPr>
            <w:rFonts w:eastAsiaTheme="minorEastAsia"/>
          </w:rPr>
          <w:t>sensing service area</w:t>
        </w:r>
        <w:r w:rsidR="0016047E">
          <w:rPr>
            <w:rFonts w:eastAsiaTheme="minorEastAsia"/>
          </w:rPr>
          <w:t xml:space="preserve"> of multiple sensing NFs</w:t>
        </w:r>
      </w:ins>
      <w:ins w:id="18" w:author="Lenovo_gv" w:date="2025-08-15T18:08:00Z" w16du:dateUtc="2025-08-15T16:08:00Z">
        <w:r w:rsidR="0016047E">
          <w:rPr>
            <w:rFonts w:eastAsiaTheme="minorEastAsia"/>
          </w:rPr>
          <w:t>.</w:t>
        </w:r>
      </w:ins>
      <w:ins w:id="19" w:author="Lenovo_gv" w:date="2025-08-15T18:32:00Z" w16du:dateUtc="2025-08-15T16:32:00Z">
        <w:r w:rsidR="009142F3">
          <w:rPr>
            <w:rFonts w:eastAsiaTheme="minorEastAsia"/>
          </w:rPr>
          <w:t xml:space="preserve"> In other words, </w:t>
        </w:r>
        <w:r w:rsidR="00691964">
          <w:rPr>
            <w:rFonts w:eastAsiaTheme="minorEastAsia"/>
          </w:rPr>
          <w:t xml:space="preserve">there may be a hierarchical organisation of the </w:t>
        </w:r>
      </w:ins>
      <w:ins w:id="20" w:author="Lenovo_gv" w:date="2025-08-15T18:33:00Z" w16du:dateUtc="2025-08-15T16:33:00Z">
        <w:r w:rsidR="00691964">
          <w:rPr>
            <w:rFonts w:eastAsiaTheme="minorEastAsia"/>
          </w:rPr>
          <w:t>sensing NFs</w:t>
        </w:r>
        <w:r w:rsidR="00104900">
          <w:rPr>
            <w:rFonts w:eastAsiaTheme="minorEastAsia"/>
          </w:rPr>
          <w:t xml:space="preserve"> that is especially beneficial in case of networks covering large </w:t>
        </w:r>
        <w:r w:rsidR="005262CC">
          <w:rPr>
            <w:rFonts w:eastAsiaTheme="minorEastAsia"/>
          </w:rPr>
          <w:t>areas.</w:t>
        </w:r>
      </w:ins>
    </w:p>
    <w:p w14:paraId="33320C64" w14:textId="5509F3F2" w:rsidR="00C17E64" w:rsidRPr="00C17E64" w:rsidRDefault="00C17E64" w:rsidP="00C17E64">
      <w:pPr>
        <w:rPr>
          <w:rFonts w:eastAsiaTheme="minorEastAsia"/>
        </w:rPr>
      </w:pPr>
      <w:r w:rsidRPr="00C17E64">
        <w:rPr>
          <w:rFonts w:eastAsiaTheme="minorEastAsia"/>
        </w:rPr>
        <w:t xml:space="preserve">When a Gateway sensing NF is used for sensing service authorization, actual sensing service coordination may be performed by </w:t>
      </w:r>
      <w:ins w:id="21" w:author="Lenovo_gv" w:date="2025-08-15T18:18:00Z" w16du:dateUtc="2025-08-15T16:18:00Z">
        <w:r w:rsidR="00882A38">
          <w:rPr>
            <w:rFonts w:eastAsiaTheme="minorEastAsia"/>
          </w:rPr>
          <w:t xml:space="preserve">the </w:t>
        </w:r>
        <w:r w:rsidR="00882A38" w:rsidRPr="00C17E64">
          <w:rPr>
            <w:rFonts w:eastAsiaTheme="minorEastAsia"/>
          </w:rPr>
          <w:t xml:space="preserve">Gateway sensing NF </w:t>
        </w:r>
        <w:r w:rsidR="00882A38">
          <w:rPr>
            <w:rFonts w:eastAsiaTheme="minorEastAsia"/>
          </w:rPr>
          <w:t xml:space="preserve">or by </w:t>
        </w:r>
      </w:ins>
      <w:r w:rsidRPr="00C17E64">
        <w:rPr>
          <w:rFonts w:eastAsiaTheme="minorEastAsia"/>
        </w:rPr>
        <w:t>a (distributed) sensing NF which serves the target sensing service area.</w:t>
      </w:r>
    </w:p>
    <w:p w14:paraId="221228A7" w14:textId="77777777" w:rsidR="00C17E64" w:rsidRDefault="00C17E64" w:rsidP="00C17E64">
      <w:pPr>
        <w:rPr>
          <w:ins w:id="22" w:author="Lenovo_gv" w:date="2025-08-15T20:48:00Z" w16du:dateUtc="2025-08-15T18:48:00Z"/>
          <w:rFonts w:eastAsiaTheme="minorEastAsia"/>
        </w:rPr>
      </w:pPr>
      <w:r w:rsidRPr="00C17E64">
        <w:rPr>
          <w:rFonts w:eastAsiaTheme="minorEastAsia"/>
        </w:rPr>
        <w:t>Based on the target sensing service area and capabilities of sensing entities, the involved sensing entities may be selected for the requested sensing service.</w:t>
      </w:r>
    </w:p>
    <w:p w14:paraId="06C87914" w14:textId="5B628861" w:rsidR="00486C8C" w:rsidRPr="00C17E64" w:rsidRDefault="00486C8C" w:rsidP="00C17E64">
      <w:pPr>
        <w:rPr>
          <w:rFonts w:eastAsiaTheme="minorEastAsia"/>
        </w:rPr>
      </w:pPr>
      <w:ins w:id="23" w:author="Lenovo_gv" w:date="2025-08-15T20:48:00Z" w16du:dateUtc="2025-08-15T18:48:00Z">
        <w:r>
          <w:rPr>
            <w:rFonts w:eastAsiaTheme="minorEastAsia"/>
          </w:rPr>
          <w:t xml:space="preserve">The </w:t>
        </w:r>
        <w:r w:rsidR="00705B37" w:rsidRPr="00C17E64">
          <w:rPr>
            <w:rFonts w:eastAsiaTheme="minorEastAsia"/>
          </w:rPr>
          <w:t xml:space="preserve">Gateway sensing NF </w:t>
        </w:r>
        <w:bookmarkStart w:id="24" w:name="_Hlk206184662"/>
        <w:r w:rsidR="00705B37">
          <w:rPr>
            <w:rFonts w:eastAsiaTheme="minorEastAsia"/>
          </w:rPr>
          <w:t xml:space="preserve">may collect </w:t>
        </w:r>
        <w:r w:rsidRPr="00486C8C">
          <w:rPr>
            <w:rFonts w:eastAsiaTheme="minorEastAsia"/>
          </w:rPr>
          <w:t xml:space="preserve">and report sensing charging data for the sensing </w:t>
        </w:r>
      </w:ins>
      <w:ins w:id="25" w:author="Lenovo_gv" w:date="2025-08-15T21:11:00Z" w16du:dateUtc="2025-08-15T19:11:00Z">
        <w:r w:rsidR="00F24D9C">
          <w:rPr>
            <w:rFonts w:eastAsiaTheme="minorEastAsia"/>
          </w:rPr>
          <w:t>operation</w:t>
        </w:r>
      </w:ins>
      <w:ins w:id="26" w:author="Lenovo_gv" w:date="2025-08-15T20:48:00Z" w16du:dateUtc="2025-08-15T18:48:00Z">
        <w:r w:rsidRPr="00486C8C">
          <w:rPr>
            <w:rFonts w:eastAsiaTheme="minorEastAsia"/>
          </w:rPr>
          <w:t xml:space="preserve"> to the CHF based on 1) the created and transmitted sensing results or 2) the time duration for the sensing </w:t>
        </w:r>
      </w:ins>
      <w:ins w:id="27" w:author="Lenovo_gv" w:date="2025-08-15T20:49:00Z" w16du:dateUtc="2025-08-15T18:49:00Z">
        <w:r w:rsidR="00705B37">
          <w:rPr>
            <w:rFonts w:eastAsiaTheme="minorEastAsia"/>
          </w:rPr>
          <w:t>operation</w:t>
        </w:r>
        <w:bookmarkEnd w:id="24"/>
        <w:r w:rsidR="00705B37">
          <w:rPr>
            <w:rFonts w:eastAsiaTheme="minorEastAsia"/>
          </w:rPr>
          <w:t>.</w:t>
        </w:r>
      </w:ins>
    </w:p>
    <w:p w14:paraId="2DAE5DB8" w14:textId="77777777" w:rsidR="00C17E64" w:rsidRPr="00C17E64" w:rsidRDefault="00C17E64" w:rsidP="00C17E64">
      <w:pPr>
        <w:keepLines/>
        <w:ind w:left="1135" w:hanging="851"/>
        <w:rPr>
          <w:rFonts w:eastAsiaTheme="minorEastAsia"/>
        </w:rPr>
      </w:pPr>
      <w:r w:rsidRPr="00C17E64">
        <w:rPr>
          <w:rFonts w:eastAsiaTheme="minorEastAsia"/>
        </w:rPr>
        <w:t>NOTE:</w:t>
      </w:r>
      <w:r w:rsidRPr="00C17E64">
        <w:rPr>
          <w:rFonts w:eastAsiaTheme="minorEastAsia"/>
        </w:rPr>
        <w:tab/>
        <w:t>Sensing service area and target sensing service area are different terms. The target sensing service area is to represent an area requested for sensing by AF as defined by TS 22.137 [2] and the sensing service area is used to identify the service area of a sensing NF.</w:t>
      </w:r>
    </w:p>
    <w:p w14:paraId="154E2786" w14:textId="77777777" w:rsidR="00C17E64" w:rsidRPr="00C17E64" w:rsidRDefault="00C17E64" w:rsidP="00C17E64">
      <w:pPr>
        <w:keepNext/>
        <w:keepLines/>
        <w:spacing w:before="120"/>
        <w:ind w:left="1134" w:hanging="1134"/>
        <w:outlineLvl w:val="2"/>
        <w:rPr>
          <w:rFonts w:ascii="Arial" w:eastAsiaTheme="minorEastAsia" w:hAnsi="Arial"/>
          <w:sz w:val="28"/>
        </w:rPr>
      </w:pPr>
      <w:bookmarkStart w:id="28" w:name="_Toc199433820"/>
      <w:bookmarkStart w:id="29" w:name="_Toc199925341"/>
      <w:r w:rsidRPr="00C17E64">
        <w:rPr>
          <w:rFonts w:ascii="Arial" w:eastAsiaTheme="minorEastAsia" w:hAnsi="Arial"/>
          <w:sz w:val="28"/>
        </w:rPr>
        <w:t>6.6.</w:t>
      </w:r>
      <w:r w:rsidRPr="00C17E64">
        <w:rPr>
          <w:rFonts w:ascii="Arial" w:eastAsiaTheme="minorEastAsia" w:hAnsi="Arial"/>
          <w:sz w:val="28"/>
          <w:lang w:eastAsia="ko-KR"/>
        </w:rPr>
        <w:t>3</w:t>
      </w:r>
      <w:r w:rsidRPr="00C17E64">
        <w:rPr>
          <w:rFonts w:ascii="Arial" w:eastAsiaTheme="minorEastAsia" w:hAnsi="Arial"/>
          <w:sz w:val="28"/>
        </w:rPr>
        <w:tab/>
        <w:t xml:space="preserve">Procedure for </w:t>
      </w:r>
      <w:r w:rsidRPr="00C17E64">
        <w:rPr>
          <w:rFonts w:ascii="Arial" w:eastAsiaTheme="minorEastAsia" w:hAnsi="Arial"/>
          <w:sz w:val="28"/>
          <w:lang w:eastAsia="ko-KR"/>
        </w:rPr>
        <w:t>sensing service</w:t>
      </w:r>
      <w:bookmarkEnd w:id="28"/>
      <w:bookmarkEnd w:id="29"/>
    </w:p>
    <w:p w14:paraId="724F04B0" w14:textId="68A60D6F" w:rsidR="00C17E64" w:rsidRPr="00C17E64" w:rsidRDefault="00D0235E" w:rsidP="00C17E64">
      <w:pPr>
        <w:keepNext/>
        <w:keepLines/>
        <w:spacing w:before="60"/>
        <w:jc w:val="center"/>
        <w:rPr>
          <w:rFonts w:ascii="Arial" w:eastAsiaTheme="minorEastAsia" w:hAnsi="Arial"/>
          <w:b/>
        </w:rPr>
      </w:pPr>
      <w:r w:rsidRPr="00C17E64">
        <w:rPr>
          <w:rFonts w:ascii="Arial" w:eastAsiaTheme="minorEastAsia" w:hAnsi="Arial"/>
          <w:b/>
          <w:noProof/>
        </w:rPr>
        <w:object w:dxaOrig="14550" w:dyaOrig="11751" w14:anchorId="281A3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45.05pt" o:ole="">
            <v:imagedata r:id="rId10" o:title=""/>
          </v:shape>
          <o:OLEObject Type="Embed" ProgID="Visio.Drawing.15" ShapeID="_x0000_i1025" DrawAspect="Content" ObjectID="_1816801649" r:id="rId11"/>
        </w:object>
      </w:r>
    </w:p>
    <w:p w14:paraId="5C73B8F0" w14:textId="77777777" w:rsidR="00C17E64" w:rsidRPr="00C17E64" w:rsidRDefault="00C17E64" w:rsidP="00C17E64">
      <w:pPr>
        <w:keepLines/>
        <w:spacing w:after="240"/>
        <w:jc w:val="center"/>
        <w:rPr>
          <w:rFonts w:ascii="Arial" w:eastAsiaTheme="minorEastAsia" w:hAnsi="Arial"/>
          <w:b/>
          <w:lang w:eastAsia="ko-KR"/>
        </w:rPr>
      </w:pPr>
      <w:bookmarkStart w:id="30" w:name="_Hlk197680086"/>
      <w:r w:rsidRPr="00C17E64">
        <w:rPr>
          <w:rFonts w:ascii="Arial" w:eastAsiaTheme="minorEastAsia" w:hAnsi="Arial"/>
          <w:b/>
          <w:lang w:eastAsia="ko-KR"/>
        </w:rPr>
        <w:t>Figure 6.6.3-1: Procedure of the sensing operation per sensing service area</w:t>
      </w:r>
    </w:p>
    <w:bookmarkEnd w:id="30"/>
    <w:p w14:paraId="5E8AC9B2" w14:textId="5D9B46DD" w:rsidR="00C17E64" w:rsidRPr="00C17E64" w:rsidRDefault="00C17E64" w:rsidP="00C17E64">
      <w:pPr>
        <w:ind w:left="568" w:hanging="284"/>
        <w:rPr>
          <w:rFonts w:eastAsiaTheme="minorEastAsia"/>
        </w:rPr>
      </w:pPr>
      <w:r w:rsidRPr="00C17E64">
        <w:rPr>
          <w:rFonts w:eastAsiaTheme="minorEastAsia"/>
        </w:rPr>
        <w:t>0.</w:t>
      </w:r>
      <w:r w:rsidRPr="00C17E64">
        <w:rPr>
          <w:rFonts w:eastAsiaTheme="minorEastAsia"/>
        </w:rPr>
        <w:tab/>
        <w:t xml:space="preserve">It is assumed that sensing entities </w:t>
      </w:r>
      <w:ins w:id="31" w:author="Lenovo_gv" w:date="2025-08-15T18:10:00Z" w16du:dateUtc="2025-08-15T16:10:00Z">
        <w:r w:rsidR="00A66178">
          <w:rPr>
            <w:rFonts w:eastAsiaTheme="minorEastAsia"/>
          </w:rPr>
          <w:t xml:space="preserve">may </w:t>
        </w:r>
      </w:ins>
      <w:r w:rsidRPr="00C17E64">
        <w:rPr>
          <w:rFonts w:eastAsiaTheme="minorEastAsia"/>
        </w:rPr>
        <w:t xml:space="preserve">have </w:t>
      </w:r>
      <w:ins w:id="32" w:author="Lenovo_gv" w:date="2025-08-15T18:10:00Z" w16du:dateUtc="2025-08-15T16:10:00Z">
        <w:r w:rsidR="008F33C2">
          <w:rPr>
            <w:rFonts w:eastAsiaTheme="minorEastAsia"/>
          </w:rPr>
          <w:t xml:space="preserve">either 1) </w:t>
        </w:r>
      </w:ins>
      <w:r w:rsidRPr="00C17E64">
        <w:rPr>
          <w:rFonts w:eastAsiaTheme="minorEastAsia"/>
        </w:rPr>
        <w:t>registered their capabilities as sensing entities to the Gateway sensing NF</w:t>
      </w:r>
      <w:ins w:id="33" w:author="Lenovo_gv" w:date="2025-08-15T18:10:00Z" w16du:dateUtc="2025-08-15T16:10:00Z">
        <w:r w:rsidR="008F33C2">
          <w:rPr>
            <w:rFonts w:eastAsiaTheme="minorEastAsia"/>
          </w:rPr>
          <w:t xml:space="preserve"> or 2) </w:t>
        </w:r>
        <w:r w:rsidR="008F33C2" w:rsidRPr="00C17E64">
          <w:rPr>
            <w:rFonts w:eastAsiaTheme="minorEastAsia"/>
          </w:rPr>
          <w:t>registered their capabilities as sensing entities to the sensing NF</w:t>
        </w:r>
      </w:ins>
      <w:r w:rsidRPr="00C17E64">
        <w:rPr>
          <w:rFonts w:eastAsiaTheme="minorEastAsia"/>
        </w:rPr>
        <w:t>.</w:t>
      </w:r>
      <w:ins w:id="34" w:author="Lenovo_gv" w:date="2025-08-15T18:18:00Z" w16du:dateUtc="2025-08-15T16:18:00Z">
        <w:r w:rsidR="00536140">
          <w:rPr>
            <w:rFonts w:eastAsiaTheme="minorEastAsia"/>
          </w:rPr>
          <w:t xml:space="preserve"> Furthermore, the </w:t>
        </w:r>
      </w:ins>
      <w:ins w:id="35" w:author="Lenovo_gv" w:date="2025-08-15T18:19:00Z" w16du:dateUtc="2025-08-15T16:19:00Z">
        <w:r w:rsidR="00536140" w:rsidRPr="00C17E64">
          <w:rPr>
            <w:rFonts w:eastAsiaTheme="minorEastAsia"/>
          </w:rPr>
          <w:t>sensing NF</w:t>
        </w:r>
        <w:r w:rsidR="00536140">
          <w:rPr>
            <w:rFonts w:eastAsiaTheme="minorEastAsia"/>
          </w:rPr>
          <w:t xml:space="preserve">s may register its capabilities </w:t>
        </w:r>
        <w:r w:rsidR="00605E2C">
          <w:rPr>
            <w:rFonts w:eastAsiaTheme="minorEastAsia"/>
          </w:rPr>
          <w:t xml:space="preserve">and sensing service area with the </w:t>
        </w:r>
        <w:r w:rsidR="00536140" w:rsidRPr="00C17E64">
          <w:rPr>
            <w:rFonts w:eastAsiaTheme="minorEastAsia"/>
          </w:rPr>
          <w:t>Gateway sensing NF</w:t>
        </w:r>
        <w:r w:rsidR="00605E2C">
          <w:rPr>
            <w:rFonts w:eastAsiaTheme="minorEastAsia"/>
          </w:rPr>
          <w:t xml:space="preserve">. </w:t>
        </w:r>
      </w:ins>
    </w:p>
    <w:p w14:paraId="0D688AD5" w14:textId="77777777" w:rsidR="00C17E64" w:rsidRPr="00C17E64" w:rsidRDefault="00C17E64" w:rsidP="00C17E64">
      <w:pPr>
        <w:ind w:left="568" w:hanging="284"/>
        <w:rPr>
          <w:rFonts w:eastAsiaTheme="minorEastAsia"/>
        </w:rPr>
      </w:pPr>
      <w:r w:rsidRPr="00C17E64">
        <w:rPr>
          <w:rFonts w:eastAsiaTheme="minorEastAsia"/>
        </w:rPr>
        <w:t>1.</w:t>
      </w:r>
      <w:r w:rsidRPr="00C17E64">
        <w:rPr>
          <w:rFonts w:eastAsiaTheme="minorEastAsia"/>
        </w:rPr>
        <w:tab/>
        <w:t>The AF requests a sensing service request. The request includes sensing service type (object detection, object tracking, environment sensing, etc.), sensing service requirements (e.g. accuracy, latency, resolution, etc.) and time information when the sensing service is needed (e.g. time for sensing measurement, time for sensing report). The service request may include a target sensing service area or a target UE.</w:t>
      </w:r>
    </w:p>
    <w:p w14:paraId="7EA2C6B2" w14:textId="77777777" w:rsidR="00C17E64" w:rsidRPr="00C17E64" w:rsidRDefault="00C17E64" w:rsidP="00C17E64">
      <w:pPr>
        <w:ind w:left="568" w:hanging="284"/>
        <w:rPr>
          <w:rFonts w:eastAsiaTheme="minorEastAsia"/>
        </w:rPr>
      </w:pPr>
      <w:r w:rsidRPr="00C17E64">
        <w:rPr>
          <w:rFonts w:eastAsiaTheme="minorEastAsia"/>
        </w:rPr>
        <w:tab/>
        <w:t>When AF is an untrusted entity, the request may be sent to the sensing NF via the NEF.</w:t>
      </w:r>
    </w:p>
    <w:p w14:paraId="45AD9925" w14:textId="77777777" w:rsidR="00C17E64" w:rsidRPr="00C17E64" w:rsidRDefault="00C17E64" w:rsidP="00C17E64">
      <w:pPr>
        <w:ind w:left="568" w:hanging="284"/>
        <w:rPr>
          <w:rFonts w:eastAsiaTheme="minorEastAsia"/>
        </w:rPr>
      </w:pPr>
      <w:r w:rsidRPr="00C17E64">
        <w:rPr>
          <w:rFonts w:eastAsiaTheme="minorEastAsia"/>
        </w:rPr>
        <w:tab/>
        <w:t>When a sensing service request is for a sensing operation relating to a target UE or based on target UE's location (e.g. UAV tracking, environment sensing around target UE's location for navigation or collision avoidance), the target UE's information may be included.</w:t>
      </w:r>
    </w:p>
    <w:p w14:paraId="2FD8EB4C" w14:textId="77777777" w:rsidR="00C17E64" w:rsidRPr="00C17E64" w:rsidRDefault="00C17E64" w:rsidP="00C17E64">
      <w:pPr>
        <w:keepLines/>
        <w:ind w:left="1418" w:hanging="1134"/>
        <w:rPr>
          <w:rFonts w:eastAsiaTheme="minorEastAsia"/>
          <w:color w:val="FF0000"/>
        </w:rPr>
      </w:pPr>
      <w:r w:rsidRPr="00C17E64">
        <w:rPr>
          <w:rFonts w:eastAsiaTheme="minorEastAsia"/>
          <w:color w:val="FF0000"/>
        </w:rPr>
        <w:lastRenderedPageBreak/>
        <w:t>Editor's note:</w:t>
      </w:r>
      <w:r w:rsidRPr="00C17E64">
        <w:rPr>
          <w:rFonts w:eastAsiaTheme="minorEastAsia"/>
          <w:color w:val="FF0000"/>
        </w:rPr>
        <w:tab/>
        <w:t>It is FFS whether target UE's information may be included in the serving service request by AF and how it is utilized for sensing service coordination by sensing NF.</w:t>
      </w:r>
    </w:p>
    <w:p w14:paraId="2FC787B2" w14:textId="77777777" w:rsidR="00C17E64" w:rsidRPr="00C17E64" w:rsidRDefault="00C17E64" w:rsidP="00C17E64">
      <w:pPr>
        <w:ind w:left="568" w:hanging="284"/>
        <w:rPr>
          <w:rFonts w:eastAsiaTheme="minorEastAsia"/>
        </w:rPr>
      </w:pPr>
      <w:r w:rsidRPr="00C17E64">
        <w:rPr>
          <w:rFonts w:eastAsiaTheme="minorEastAsia"/>
        </w:rPr>
        <w:t>2.</w:t>
      </w:r>
      <w:r w:rsidRPr="00C17E64">
        <w:rPr>
          <w:rFonts w:eastAsiaTheme="minorEastAsia"/>
        </w:rPr>
        <w:tab/>
        <w:t>After receiving a service request, a Gateway sensing NF may authorize the sensing service request from the AF. (refer to clause 6.6.4).</w:t>
      </w:r>
    </w:p>
    <w:p w14:paraId="14AD7D47" w14:textId="77777777" w:rsidR="00C17E64" w:rsidRPr="00C17E64" w:rsidRDefault="00C17E64" w:rsidP="00C17E64">
      <w:pPr>
        <w:ind w:left="568" w:hanging="284"/>
        <w:rPr>
          <w:rFonts w:eastAsiaTheme="minorEastAsia"/>
        </w:rPr>
      </w:pPr>
      <w:r w:rsidRPr="00C17E64">
        <w:rPr>
          <w:rFonts w:eastAsiaTheme="minorEastAsia"/>
        </w:rPr>
        <w:t>3.</w:t>
      </w:r>
      <w:r w:rsidRPr="00C17E64">
        <w:rPr>
          <w:rFonts w:eastAsiaTheme="minorEastAsia"/>
        </w:rPr>
        <w:tab/>
        <w:t>The Gateway sensing NF may send a service response to the AF (via NEF). It may include whether the service request is accepted or rejected with relevant cause value.</w:t>
      </w:r>
    </w:p>
    <w:p w14:paraId="5EABB674" w14:textId="3BEBEA64" w:rsidR="00C17E64" w:rsidRPr="00C17E64" w:rsidRDefault="00C17E64" w:rsidP="00C17E64">
      <w:pPr>
        <w:ind w:left="568" w:hanging="284"/>
        <w:rPr>
          <w:rFonts w:eastAsiaTheme="minorEastAsia"/>
        </w:rPr>
      </w:pPr>
      <w:r w:rsidRPr="00C17E64">
        <w:rPr>
          <w:rFonts w:eastAsiaTheme="minorEastAsia"/>
        </w:rPr>
        <w:t>4.</w:t>
      </w:r>
      <w:r w:rsidRPr="00C17E64">
        <w:rPr>
          <w:rFonts w:eastAsiaTheme="minorEastAsia"/>
        </w:rPr>
        <w:tab/>
        <w:t>When there is a (distributed) sensing NF which manages sensing operation at the target sensing service area, the Gateway sensing NF may</w:t>
      </w:r>
      <w:ins w:id="36" w:author="Lenovo_gv" w:date="2025-08-15T18:21:00Z" w16du:dateUtc="2025-08-15T16:21:00Z">
        <w:r w:rsidR="0033448D">
          <w:rPr>
            <w:rFonts w:eastAsiaTheme="minorEastAsia"/>
          </w:rPr>
          <w:t xml:space="preserve"> select </w:t>
        </w:r>
        <w:r w:rsidR="00BD5BC4">
          <w:rPr>
            <w:rFonts w:eastAsiaTheme="minorEastAsia"/>
          </w:rPr>
          <w:t xml:space="preserve">one or more sensing NFs </w:t>
        </w:r>
      </w:ins>
      <w:ins w:id="37" w:author="Lenovo_gv" w:date="2025-08-15T18:29:00Z" w16du:dateUtc="2025-08-15T16:29:00Z">
        <w:r w:rsidR="007C1808">
          <w:rPr>
            <w:rFonts w:eastAsiaTheme="minorEastAsia"/>
          </w:rPr>
          <w:t>for the sensing request received in step 1</w:t>
        </w:r>
        <w:r w:rsidR="008376C7">
          <w:rPr>
            <w:rFonts w:eastAsiaTheme="minorEastAsia"/>
          </w:rPr>
          <w:t xml:space="preserve">. The </w:t>
        </w:r>
        <w:r w:rsidR="008376C7" w:rsidRPr="00C17E64">
          <w:rPr>
            <w:rFonts w:eastAsiaTheme="minorEastAsia"/>
          </w:rPr>
          <w:t>Gateway sensing NF</w:t>
        </w:r>
      </w:ins>
      <w:r w:rsidRPr="00C17E64">
        <w:rPr>
          <w:rFonts w:eastAsiaTheme="minorEastAsia"/>
        </w:rPr>
        <w:t xml:space="preserve"> send</w:t>
      </w:r>
      <w:ins w:id="38" w:author="Lenovo_gv" w:date="2025-08-15T18:29:00Z" w16du:dateUtc="2025-08-15T16:29:00Z">
        <w:r w:rsidR="008376C7">
          <w:rPr>
            <w:rFonts w:eastAsiaTheme="minorEastAsia"/>
          </w:rPr>
          <w:t>s</w:t>
        </w:r>
      </w:ins>
      <w:r w:rsidRPr="00C17E64">
        <w:rPr>
          <w:rFonts w:eastAsiaTheme="minorEastAsia"/>
        </w:rPr>
        <w:t xml:space="preserve"> a request for sensing operation to the </w:t>
      </w:r>
      <w:ins w:id="39" w:author="Lenovo_gv" w:date="2025-08-15T18:21:00Z" w16du:dateUtc="2025-08-15T16:21:00Z">
        <w:r w:rsidR="00BD5BC4">
          <w:rPr>
            <w:rFonts w:eastAsiaTheme="minorEastAsia"/>
          </w:rPr>
          <w:t xml:space="preserve">selected </w:t>
        </w:r>
      </w:ins>
      <w:r w:rsidRPr="00C17E64">
        <w:rPr>
          <w:rFonts w:eastAsiaTheme="minorEastAsia"/>
        </w:rPr>
        <w:t>sensing NF</w:t>
      </w:r>
      <w:ins w:id="40" w:author="Lenovo_gv" w:date="2025-08-15T18:21:00Z" w16du:dateUtc="2025-08-15T16:21:00Z">
        <w:r w:rsidR="00BD5BC4">
          <w:rPr>
            <w:rFonts w:eastAsiaTheme="minorEastAsia"/>
          </w:rPr>
          <w:t>(s)</w:t>
        </w:r>
      </w:ins>
      <w:r w:rsidRPr="00C17E64">
        <w:rPr>
          <w:rFonts w:eastAsiaTheme="minorEastAsia"/>
        </w:rPr>
        <w:t>.</w:t>
      </w:r>
    </w:p>
    <w:p w14:paraId="7C8359AD" w14:textId="77777777" w:rsidR="00C17E64" w:rsidRPr="00C17E64" w:rsidRDefault="00C17E64" w:rsidP="00C17E64">
      <w:pPr>
        <w:keepLines/>
        <w:ind w:left="1418" w:hanging="1134"/>
        <w:rPr>
          <w:rFonts w:eastAsiaTheme="minorEastAsia"/>
          <w:color w:val="FF0000"/>
        </w:rPr>
      </w:pPr>
      <w:r w:rsidRPr="00C17E64">
        <w:rPr>
          <w:rFonts w:eastAsiaTheme="minorEastAsia"/>
          <w:color w:val="FF0000"/>
        </w:rPr>
        <w:t>Editor's note:</w:t>
      </w:r>
      <w:r w:rsidRPr="00C17E64">
        <w:rPr>
          <w:rFonts w:eastAsiaTheme="minorEastAsia"/>
          <w:color w:val="FF0000"/>
        </w:rPr>
        <w:tab/>
        <w:t>the detail procedure how a Gateway sensing NF discovers and selects a (distributed) sensing NF which serves the target sensing service area will be covered by a separate solution for KI#3.The sensing operation request may include requested sensing service type, time for sensing operation, and sensing service requirement, requested target sensing mode and candidate list of sensing entity.</w:t>
      </w:r>
    </w:p>
    <w:p w14:paraId="5614445F" w14:textId="77777777" w:rsidR="00C17E64" w:rsidRPr="00C17E64" w:rsidRDefault="00C17E64" w:rsidP="00C17E64">
      <w:pPr>
        <w:ind w:left="568" w:hanging="284"/>
        <w:rPr>
          <w:rFonts w:eastAsiaTheme="minorEastAsia"/>
        </w:rPr>
      </w:pPr>
      <w:r w:rsidRPr="00C17E64">
        <w:rPr>
          <w:rFonts w:eastAsiaTheme="minorEastAsia"/>
        </w:rPr>
        <w:t>5.</w:t>
      </w:r>
      <w:r w:rsidRPr="00C17E64">
        <w:rPr>
          <w:rFonts w:eastAsiaTheme="minorEastAsia"/>
        </w:rPr>
        <w:tab/>
        <w:t>When receiving a sensing operation request, the (distributed) sensing NF for the target sensing service area may perform discovery and selection procedure (refer to clause 6.6.5)</w:t>
      </w:r>
    </w:p>
    <w:p w14:paraId="628FDA89" w14:textId="77777777" w:rsidR="00C17E64" w:rsidRPr="00C17E64" w:rsidRDefault="00C17E64" w:rsidP="00C17E64">
      <w:pPr>
        <w:ind w:left="568" w:hanging="284"/>
        <w:rPr>
          <w:rFonts w:eastAsiaTheme="minorEastAsia"/>
        </w:rPr>
      </w:pPr>
      <w:r w:rsidRPr="00C17E64">
        <w:rPr>
          <w:rFonts w:eastAsiaTheme="minorEastAsia"/>
        </w:rPr>
        <w:t>6.</w:t>
      </w:r>
      <w:r w:rsidRPr="00C17E64">
        <w:rPr>
          <w:rFonts w:eastAsiaTheme="minorEastAsia"/>
        </w:rPr>
        <w:tab/>
        <w:t>The (distributed) sensing NF coordinates the sensing operation with the selected sensing entities.</w:t>
      </w:r>
    </w:p>
    <w:p w14:paraId="43BF946F" w14:textId="77777777" w:rsidR="00C17E64" w:rsidRPr="00C17E64" w:rsidRDefault="00C17E64" w:rsidP="00C17E64">
      <w:pPr>
        <w:keepLines/>
        <w:ind w:left="1418" w:hanging="1134"/>
        <w:rPr>
          <w:rFonts w:eastAsiaTheme="minorEastAsia"/>
          <w:color w:val="FF0000"/>
        </w:rPr>
      </w:pPr>
      <w:r w:rsidRPr="00C17E64">
        <w:rPr>
          <w:rFonts w:eastAsiaTheme="minorEastAsia"/>
          <w:color w:val="FF0000"/>
        </w:rPr>
        <w:t>Editor's note:</w:t>
      </w:r>
      <w:r w:rsidRPr="00C17E64">
        <w:rPr>
          <w:rFonts w:eastAsiaTheme="minorEastAsia"/>
          <w:color w:val="FF0000"/>
        </w:rPr>
        <w:tab/>
        <w:t>How sensing NF coordinates the sensing operation will be determined in cooperation with RAN WG.</w:t>
      </w:r>
    </w:p>
    <w:p w14:paraId="27AE37EC" w14:textId="77777777" w:rsidR="00C17E64" w:rsidRPr="00C17E64" w:rsidRDefault="00C17E64" w:rsidP="00C17E64">
      <w:pPr>
        <w:ind w:left="568" w:hanging="284"/>
        <w:rPr>
          <w:rFonts w:eastAsiaTheme="minorEastAsia"/>
        </w:rPr>
      </w:pPr>
      <w:r w:rsidRPr="00C17E64">
        <w:rPr>
          <w:rFonts w:eastAsiaTheme="minorEastAsia"/>
        </w:rPr>
        <w:t>7.</w:t>
      </w:r>
      <w:r w:rsidRPr="00C17E64">
        <w:rPr>
          <w:rFonts w:eastAsiaTheme="minorEastAsia"/>
        </w:rPr>
        <w:tab/>
        <w:t>Sensing entities perform sensing operations as coordinated by the (distributed) Sensing NF.</w:t>
      </w:r>
    </w:p>
    <w:p w14:paraId="61A42B27" w14:textId="77777777" w:rsidR="00C17E64" w:rsidRPr="00C17E64" w:rsidRDefault="00C17E64" w:rsidP="00C17E64">
      <w:pPr>
        <w:keepLines/>
        <w:ind w:left="1418" w:hanging="1134"/>
        <w:rPr>
          <w:rFonts w:eastAsiaTheme="minorEastAsia"/>
          <w:color w:val="FF0000"/>
        </w:rPr>
      </w:pPr>
      <w:r w:rsidRPr="00C17E64">
        <w:rPr>
          <w:rFonts w:eastAsiaTheme="minorEastAsia"/>
          <w:color w:val="FF0000"/>
        </w:rPr>
        <w:t>Editor's note:</w:t>
      </w:r>
      <w:r w:rsidRPr="00C17E64">
        <w:rPr>
          <w:rFonts w:eastAsiaTheme="minorEastAsia"/>
          <w:color w:val="FF0000"/>
        </w:rPr>
        <w:tab/>
        <w:t>How sensing entities perform sensing operations will be determined in cooperation with RAN WG.</w:t>
      </w:r>
    </w:p>
    <w:p w14:paraId="72186FE0" w14:textId="77777777" w:rsidR="00C17E64" w:rsidRPr="00C17E64" w:rsidRDefault="00C17E64" w:rsidP="00C17E64">
      <w:pPr>
        <w:ind w:left="568" w:hanging="284"/>
        <w:rPr>
          <w:rFonts w:eastAsiaTheme="minorEastAsia"/>
        </w:rPr>
      </w:pPr>
      <w:r w:rsidRPr="00C17E64">
        <w:rPr>
          <w:rFonts w:eastAsiaTheme="minorEastAsia"/>
        </w:rPr>
        <w:t>8.</w:t>
      </w:r>
      <w:r w:rsidRPr="00C17E64">
        <w:rPr>
          <w:rFonts w:eastAsiaTheme="minorEastAsia"/>
        </w:rPr>
        <w:tab/>
        <w:t>Sensing entities may provide the collected sensing data to the (distributed) Sensing NF (via signalling message or data connection).</w:t>
      </w:r>
    </w:p>
    <w:p w14:paraId="2E88D61E" w14:textId="77777777" w:rsidR="00C17E64" w:rsidRPr="00C17E64" w:rsidRDefault="00C17E64" w:rsidP="00C17E64">
      <w:pPr>
        <w:ind w:left="568" w:hanging="284"/>
        <w:rPr>
          <w:rFonts w:eastAsiaTheme="minorEastAsia"/>
        </w:rPr>
      </w:pPr>
      <w:r w:rsidRPr="00C17E64">
        <w:rPr>
          <w:rFonts w:eastAsiaTheme="minorEastAsia"/>
        </w:rPr>
        <w:tab/>
        <w:t>When a data connection is used to transport the collected sensing data, the information to set up the data connection may be included in step 6 or may be configured after sensing entity registered its capability.</w:t>
      </w:r>
    </w:p>
    <w:p w14:paraId="528B0C8C" w14:textId="77777777" w:rsidR="00C17E64" w:rsidRPr="00C17E64" w:rsidRDefault="00C17E64" w:rsidP="00C17E64">
      <w:pPr>
        <w:ind w:left="568" w:hanging="284"/>
        <w:rPr>
          <w:rFonts w:eastAsiaTheme="minorEastAsia"/>
        </w:rPr>
      </w:pPr>
      <w:r w:rsidRPr="00C17E64">
        <w:rPr>
          <w:rFonts w:eastAsiaTheme="minorEastAsia"/>
        </w:rPr>
        <w:t>9.</w:t>
      </w:r>
      <w:r w:rsidRPr="00C17E64">
        <w:rPr>
          <w:rFonts w:eastAsiaTheme="minorEastAsia"/>
        </w:rPr>
        <w:tab/>
        <w:t>The (distributed) sensing NF may calculate the sensing result based on the collected sensing data.</w:t>
      </w:r>
    </w:p>
    <w:p w14:paraId="3B6D33EC" w14:textId="77777777" w:rsidR="00C17E64" w:rsidRPr="00C17E64" w:rsidRDefault="00C17E64" w:rsidP="00C17E64">
      <w:pPr>
        <w:ind w:left="568" w:hanging="284"/>
        <w:rPr>
          <w:rFonts w:eastAsiaTheme="minorEastAsia"/>
        </w:rPr>
      </w:pPr>
      <w:r w:rsidRPr="00C17E64">
        <w:rPr>
          <w:rFonts w:eastAsiaTheme="minorEastAsia"/>
        </w:rPr>
        <w:t>10.</w:t>
      </w:r>
      <w:r w:rsidRPr="00C17E64">
        <w:rPr>
          <w:rFonts w:eastAsiaTheme="minorEastAsia"/>
        </w:rPr>
        <w:tab/>
        <w:t>The (distributed) sensing NF provides sensing result to the Gateway sensing NF.</w:t>
      </w:r>
    </w:p>
    <w:p w14:paraId="676DAF23" w14:textId="0013E67A" w:rsidR="00C17E64" w:rsidRPr="00C17E64" w:rsidRDefault="00C17E64" w:rsidP="00C17E64">
      <w:pPr>
        <w:ind w:left="568" w:hanging="284"/>
        <w:rPr>
          <w:rFonts w:eastAsiaTheme="minorEastAsia"/>
        </w:rPr>
      </w:pPr>
      <w:r w:rsidRPr="00C17E64">
        <w:rPr>
          <w:rFonts w:eastAsiaTheme="minorEastAsia"/>
        </w:rPr>
        <w:t>11.</w:t>
      </w:r>
      <w:r w:rsidRPr="00C17E64">
        <w:rPr>
          <w:rFonts w:eastAsiaTheme="minorEastAsia"/>
        </w:rPr>
        <w:tab/>
        <w:t>The Gateway</w:t>
      </w:r>
      <w:del w:id="41" w:author="Lenovo_gv" w:date="2025-08-15T18:30:00Z" w16du:dateUtc="2025-08-15T16:30:00Z">
        <w:r w:rsidRPr="00C17E64" w:rsidDel="008376C7">
          <w:rPr>
            <w:rFonts w:eastAsiaTheme="minorEastAsia"/>
          </w:rPr>
          <w:delText>)</w:delText>
        </w:r>
      </w:del>
      <w:r w:rsidRPr="00C17E64">
        <w:rPr>
          <w:rFonts w:eastAsiaTheme="minorEastAsia"/>
        </w:rPr>
        <w:t xml:space="preserve"> sensing NF </w:t>
      </w:r>
      <w:ins w:id="42" w:author="Lenovo_gv" w:date="2025-08-15T18:30:00Z" w16du:dateUtc="2025-08-15T16:30:00Z">
        <w:r w:rsidR="00771F76">
          <w:rPr>
            <w:rFonts w:eastAsiaTheme="minorEastAsia"/>
          </w:rPr>
          <w:t xml:space="preserve">aggregate and </w:t>
        </w:r>
        <w:bookmarkStart w:id="43" w:name="_Hlk206184597"/>
        <w:r w:rsidR="00771F76">
          <w:rPr>
            <w:rFonts w:eastAsiaTheme="minorEastAsia"/>
          </w:rPr>
          <w:t xml:space="preserve">process the </w:t>
        </w:r>
        <w:r w:rsidR="009B7660">
          <w:rPr>
            <w:rFonts w:eastAsiaTheme="minorEastAsia"/>
          </w:rPr>
          <w:t>sensing r</w:t>
        </w:r>
      </w:ins>
      <w:ins w:id="44" w:author="Lenovo_gv" w:date="2025-08-15T18:31:00Z" w16du:dateUtc="2025-08-15T16:31:00Z">
        <w:r w:rsidR="009B7660">
          <w:rPr>
            <w:rFonts w:eastAsiaTheme="minorEastAsia"/>
          </w:rPr>
          <w:t>esult</w:t>
        </w:r>
      </w:ins>
      <w:ins w:id="45" w:author="Lenovo_gv" w:date="2025-08-15T21:10:00Z" w16du:dateUtc="2025-08-15T19:10:00Z">
        <w:r w:rsidR="006E7263">
          <w:rPr>
            <w:rFonts w:eastAsiaTheme="minorEastAsia"/>
          </w:rPr>
          <w:t>s</w:t>
        </w:r>
      </w:ins>
      <w:ins w:id="46" w:author="Lenovo_gv" w:date="2025-08-15T18:31:00Z" w16du:dateUtc="2025-08-15T16:31:00Z">
        <w:r w:rsidR="009B7660">
          <w:rPr>
            <w:rFonts w:eastAsiaTheme="minorEastAsia"/>
          </w:rPr>
          <w:t xml:space="preserve"> received from the </w:t>
        </w:r>
        <w:r w:rsidR="00804DC3" w:rsidRPr="00C17E64">
          <w:rPr>
            <w:rFonts w:eastAsiaTheme="minorEastAsia"/>
          </w:rPr>
          <w:t xml:space="preserve">(distributed) </w:t>
        </w:r>
        <w:r w:rsidR="009B7660" w:rsidRPr="00C17E64">
          <w:rPr>
            <w:rFonts w:eastAsiaTheme="minorEastAsia"/>
          </w:rPr>
          <w:t>sensing NF</w:t>
        </w:r>
        <w:r w:rsidR="009B7660">
          <w:rPr>
            <w:rFonts w:eastAsiaTheme="minorEastAsia"/>
          </w:rPr>
          <w:t>s</w:t>
        </w:r>
        <w:bookmarkEnd w:id="43"/>
        <w:r w:rsidR="009B7660">
          <w:rPr>
            <w:rFonts w:eastAsiaTheme="minorEastAsia"/>
          </w:rPr>
          <w:t xml:space="preserve">. The </w:t>
        </w:r>
        <w:r w:rsidR="009B7660" w:rsidRPr="00C17E64">
          <w:rPr>
            <w:rFonts w:eastAsiaTheme="minorEastAsia"/>
          </w:rPr>
          <w:t>Gateway sensing NF</w:t>
        </w:r>
        <w:r w:rsidR="009B7660">
          <w:rPr>
            <w:rFonts w:eastAsiaTheme="minorEastAsia"/>
          </w:rPr>
          <w:t xml:space="preserve"> </w:t>
        </w:r>
      </w:ins>
      <w:r w:rsidRPr="00C17E64">
        <w:rPr>
          <w:rFonts w:eastAsiaTheme="minorEastAsia"/>
        </w:rPr>
        <w:t>provide</w:t>
      </w:r>
      <w:ins w:id="47" w:author="Lenovo_gv" w:date="2025-08-15T18:31:00Z" w16du:dateUtc="2025-08-15T16:31:00Z">
        <w:r w:rsidR="00804DC3">
          <w:rPr>
            <w:rFonts w:eastAsiaTheme="minorEastAsia"/>
          </w:rPr>
          <w:t>s</w:t>
        </w:r>
      </w:ins>
      <w:r w:rsidRPr="00C17E64">
        <w:rPr>
          <w:rFonts w:eastAsiaTheme="minorEastAsia"/>
        </w:rPr>
        <w:t xml:space="preserve"> the sensing result to the AF.</w:t>
      </w:r>
      <w:ins w:id="48" w:author="Lenovo_gv" w:date="2025-08-15T21:10:00Z" w16du:dateUtc="2025-08-15T19:10:00Z">
        <w:r w:rsidR="006E7263">
          <w:rPr>
            <w:rFonts w:eastAsiaTheme="minorEastAsia"/>
          </w:rPr>
          <w:t xml:space="preserve"> The </w:t>
        </w:r>
        <w:r w:rsidR="006E7263" w:rsidRPr="00C17E64">
          <w:rPr>
            <w:rFonts w:eastAsiaTheme="minorEastAsia"/>
          </w:rPr>
          <w:t>Gateway sensing NF</w:t>
        </w:r>
        <w:r w:rsidR="006E7263">
          <w:rPr>
            <w:rFonts w:eastAsiaTheme="minorEastAsia"/>
          </w:rPr>
          <w:t xml:space="preserve"> </w:t>
        </w:r>
        <w:r w:rsidR="006E7263" w:rsidRPr="006E7263">
          <w:rPr>
            <w:rFonts w:eastAsiaTheme="minorEastAsia"/>
          </w:rPr>
          <w:t xml:space="preserve">may collect and report sensing charging data for the sensing </w:t>
        </w:r>
      </w:ins>
      <w:ins w:id="49" w:author="Lenovo_gv" w:date="2025-08-15T21:11:00Z" w16du:dateUtc="2025-08-15T19:11:00Z">
        <w:r w:rsidR="006E7263">
          <w:rPr>
            <w:rFonts w:eastAsiaTheme="minorEastAsia"/>
          </w:rPr>
          <w:t>operation</w:t>
        </w:r>
      </w:ins>
      <w:ins w:id="50" w:author="Lenovo_gv" w:date="2025-08-15T21:10:00Z" w16du:dateUtc="2025-08-15T19:10:00Z">
        <w:r w:rsidR="006E7263" w:rsidRPr="006E7263">
          <w:rPr>
            <w:rFonts w:eastAsiaTheme="minorEastAsia"/>
          </w:rPr>
          <w:t xml:space="preserve"> to the CHF based on 1) the created and transmitted sensing results or 2) the time duration for the sensing operation</w:t>
        </w:r>
      </w:ins>
    </w:p>
    <w:p w14:paraId="75E4B9B6" w14:textId="77777777" w:rsidR="00C17E64" w:rsidRPr="00C17E64" w:rsidRDefault="00C17E64" w:rsidP="00C17E64">
      <w:pPr>
        <w:keepNext/>
        <w:keepLines/>
        <w:spacing w:before="120"/>
        <w:ind w:left="1134" w:hanging="1134"/>
        <w:outlineLvl w:val="2"/>
        <w:rPr>
          <w:rFonts w:ascii="Arial" w:eastAsiaTheme="minorEastAsia" w:hAnsi="Arial"/>
          <w:sz w:val="28"/>
          <w:lang w:eastAsia="ko-KR"/>
        </w:rPr>
      </w:pPr>
      <w:bookmarkStart w:id="51" w:name="_Toc199433821"/>
      <w:bookmarkStart w:id="52" w:name="_Toc199925342"/>
      <w:r w:rsidRPr="00C17E64">
        <w:rPr>
          <w:rFonts w:ascii="Arial" w:eastAsiaTheme="minorEastAsia" w:hAnsi="Arial"/>
          <w:sz w:val="28"/>
        </w:rPr>
        <w:t>6.6.</w:t>
      </w:r>
      <w:r w:rsidRPr="00C17E64">
        <w:rPr>
          <w:rFonts w:ascii="Arial" w:eastAsiaTheme="minorEastAsia" w:hAnsi="Arial"/>
          <w:sz w:val="28"/>
          <w:lang w:eastAsia="ko-KR"/>
        </w:rPr>
        <w:t>4</w:t>
      </w:r>
      <w:r w:rsidRPr="00C17E64">
        <w:rPr>
          <w:rFonts w:ascii="Arial" w:eastAsiaTheme="minorEastAsia" w:hAnsi="Arial"/>
          <w:sz w:val="28"/>
          <w:lang w:eastAsia="zh-CN"/>
        </w:rPr>
        <w:tab/>
      </w:r>
      <w:r w:rsidRPr="00C17E64">
        <w:rPr>
          <w:rFonts w:ascii="Arial" w:eastAsiaTheme="minorEastAsia" w:hAnsi="Arial"/>
          <w:sz w:val="28"/>
          <w:lang w:eastAsia="ko-KR"/>
        </w:rPr>
        <w:t>Sensing Service Authorization and Revocation</w:t>
      </w:r>
      <w:bookmarkEnd w:id="51"/>
      <w:bookmarkEnd w:id="52"/>
    </w:p>
    <w:p w14:paraId="62B57FD0" w14:textId="77777777" w:rsidR="00C17E64" w:rsidRPr="00C17E64" w:rsidRDefault="00C17E64" w:rsidP="00C17E64">
      <w:pPr>
        <w:rPr>
          <w:rFonts w:eastAsiaTheme="minorEastAsia"/>
          <w:lang w:eastAsia="ko-KR"/>
        </w:rPr>
      </w:pPr>
      <w:r w:rsidRPr="00C17E64">
        <w:rPr>
          <w:rFonts w:eastAsiaTheme="minorEastAsia"/>
          <w:lang w:eastAsia="ko-KR"/>
        </w:rPr>
        <w:t xml:space="preserve">A sensing NF manages the service request for sensing from sensing service consumer. There may be a designated sensing NF for authorization of sensing service (i.e. </w:t>
      </w:r>
      <w:proofErr w:type="gramStart"/>
      <w:r w:rsidRPr="00C17E64">
        <w:rPr>
          <w:rFonts w:eastAsiaTheme="minorEastAsia"/>
          <w:lang w:eastAsia="ko-KR"/>
        </w:rPr>
        <w:t>an</w:t>
      </w:r>
      <w:proofErr w:type="gramEnd"/>
      <w:r w:rsidRPr="00C17E64">
        <w:rPr>
          <w:rFonts w:eastAsiaTheme="minorEastAsia"/>
          <w:lang w:eastAsia="ko-KR"/>
        </w:rPr>
        <w:t xml:space="preserve"> Gateway sensing NF).</w:t>
      </w:r>
    </w:p>
    <w:p w14:paraId="67F542C6" w14:textId="77777777" w:rsidR="00C17E64" w:rsidRPr="00C17E64" w:rsidRDefault="00C17E64" w:rsidP="00C17E64">
      <w:pPr>
        <w:rPr>
          <w:rFonts w:eastAsiaTheme="minorEastAsia"/>
          <w:lang w:eastAsia="ko-KR"/>
        </w:rPr>
      </w:pPr>
      <w:r w:rsidRPr="00C17E64">
        <w:rPr>
          <w:rFonts w:eastAsiaTheme="minorEastAsia"/>
          <w:lang w:eastAsia="ko-KR"/>
        </w:rPr>
        <w:t>Upon receiving a request (via NEF), the Gateway sensing NF verifies whether the AF is authorized for the received sensing service request based on the AF's authorization information (e.g. based on service level agreement) and determines the target sensing service area(s) and the candidate sensing mode to support the requested sensing operation.</w:t>
      </w:r>
    </w:p>
    <w:p w14:paraId="470F9B91" w14:textId="77777777" w:rsidR="00C17E64" w:rsidRPr="00C17E64" w:rsidRDefault="00C17E64" w:rsidP="00C17E64">
      <w:pPr>
        <w:keepLines/>
        <w:ind w:left="1418" w:hanging="1134"/>
        <w:rPr>
          <w:rFonts w:eastAsiaTheme="minorEastAsia"/>
          <w:color w:val="FF0000"/>
          <w:lang w:eastAsia="ko-KR"/>
        </w:rPr>
      </w:pPr>
      <w:r w:rsidRPr="00C17E64">
        <w:rPr>
          <w:rFonts w:eastAsiaTheme="minorEastAsia"/>
          <w:color w:val="FF0000"/>
          <w:lang w:eastAsia="ko-KR"/>
        </w:rPr>
        <w:t>Editor's note:</w:t>
      </w:r>
      <w:r w:rsidRPr="00C17E64">
        <w:rPr>
          <w:rFonts w:eastAsiaTheme="minorEastAsia"/>
          <w:color w:val="FF0000"/>
          <w:lang w:eastAsia="ko-KR"/>
        </w:rPr>
        <w:tab/>
        <w:t>It is FFS where the AF's authorization information is stored and how the Gateway sensing NF retrieve the AF's authorization information.</w:t>
      </w:r>
    </w:p>
    <w:p w14:paraId="3CCFEA42" w14:textId="77777777" w:rsidR="00C17E64" w:rsidRPr="00C17E64" w:rsidRDefault="00C17E64" w:rsidP="00C17E64">
      <w:pPr>
        <w:rPr>
          <w:rFonts w:eastAsiaTheme="minorEastAsia"/>
          <w:lang w:eastAsia="ko-KR"/>
        </w:rPr>
      </w:pPr>
      <w:r w:rsidRPr="00C17E64">
        <w:rPr>
          <w:rFonts w:eastAsiaTheme="minorEastAsia"/>
          <w:lang w:eastAsia="ko-KR"/>
        </w:rPr>
        <w:t>The Gateway sensing NF verifies whether the requested sensing mode can be performed in the requested target sensing service area(s) based on the available list of sensing entities in the sensing area(s).</w:t>
      </w:r>
    </w:p>
    <w:p w14:paraId="0F5AC4FD" w14:textId="77777777" w:rsidR="00C17E64" w:rsidRPr="00C17E64" w:rsidRDefault="00C17E64" w:rsidP="00C17E64">
      <w:pPr>
        <w:rPr>
          <w:rFonts w:eastAsiaTheme="minorEastAsia"/>
          <w:lang w:eastAsia="ko-KR"/>
        </w:rPr>
      </w:pPr>
      <w:r w:rsidRPr="00C17E64">
        <w:rPr>
          <w:rFonts w:eastAsiaTheme="minorEastAsia"/>
          <w:lang w:eastAsia="ko-KR"/>
        </w:rPr>
        <w:t>If the authorization is not granted, the Gateway sensing NF may send a response with reject cause to the requesting sensing service consumer.</w:t>
      </w:r>
    </w:p>
    <w:p w14:paraId="2843DDAD" w14:textId="77777777" w:rsidR="00C17E64" w:rsidRPr="00C17E64" w:rsidRDefault="00C17E64" w:rsidP="00C17E64">
      <w:pPr>
        <w:rPr>
          <w:rFonts w:eastAsiaTheme="minorEastAsia"/>
          <w:lang w:eastAsia="ko-KR"/>
        </w:rPr>
      </w:pPr>
      <w:r w:rsidRPr="00C17E64">
        <w:rPr>
          <w:rFonts w:eastAsiaTheme="minorEastAsia"/>
          <w:lang w:eastAsia="ko-KR"/>
        </w:rPr>
        <w:t>When the requested sensing service is authorized and accepted, the sensing operation is handled by (distributed) sensing NF(s) which serve the target sensing service area(s).</w:t>
      </w:r>
    </w:p>
    <w:p w14:paraId="4E9BFF6D" w14:textId="77777777" w:rsidR="00C17E64" w:rsidRPr="00C17E64" w:rsidRDefault="00C17E64" w:rsidP="00C17E64">
      <w:pPr>
        <w:rPr>
          <w:rFonts w:eastAsiaTheme="minorEastAsia"/>
          <w:lang w:eastAsia="ko-KR"/>
        </w:rPr>
      </w:pPr>
      <w:r w:rsidRPr="00C17E64">
        <w:rPr>
          <w:rFonts w:eastAsiaTheme="minorEastAsia"/>
          <w:lang w:eastAsia="ko-KR"/>
        </w:rPr>
        <w:t xml:space="preserve">During sensing operation, when the authorized sensing service cannot be fulfilled by the selected sensing entities, the Gateway sensing NF may revoke the sensing service authorization of the sensing service consumer after receiving </w:t>
      </w:r>
      <w:proofErr w:type="spellStart"/>
      <w:proofErr w:type="gramStart"/>
      <w:r w:rsidRPr="00C17E64">
        <w:rPr>
          <w:rFonts w:eastAsiaTheme="minorEastAsia"/>
          <w:lang w:eastAsia="ko-KR"/>
        </w:rPr>
        <w:t>a</w:t>
      </w:r>
      <w:proofErr w:type="spellEnd"/>
      <w:proofErr w:type="gramEnd"/>
      <w:r w:rsidRPr="00C17E64">
        <w:rPr>
          <w:rFonts w:eastAsiaTheme="minorEastAsia"/>
          <w:lang w:eastAsia="ko-KR"/>
        </w:rPr>
        <w:t xml:space="preserve"> error report from the (distributed) sensing NF unless sensing operation can be fulfilled by other sensing entities including newly discovered and/or selected sensing entities.</w:t>
      </w:r>
    </w:p>
    <w:p w14:paraId="51A2E0AC" w14:textId="77777777" w:rsidR="00C17E64" w:rsidRPr="00C17E64" w:rsidRDefault="00C17E64" w:rsidP="00C17E64">
      <w:pPr>
        <w:keepLines/>
        <w:ind w:left="1418" w:hanging="1134"/>
        <w:rPr>
          <w:rFonts w:eastAsiaTheme="minorEastAsia"/>
          <w:color w:val="FF0000"/>
          <w:lang w:eastAsia="ko-KR"/>
        </w:rPr>
      </w:pPr>
      <w:r w:rsidRPr="00C17E64">
        <w:rPr>
          <w:rFonts w:eastAsiaTheme="minorEastAsia"/>
          <w:color w:val="FF0000"/>
          <w:lang w:eastAsia="ko-KR"/>
        </w:rPr>
        <w:t>Editor's note:</w:t>
      </w:r>
      <w:r w:rsidRPr="00C17E64">
        <w:rPr>
          <w:rFonts w:eastAsiaTheme="minorEastAsia"/>
          <w:color w:val="FF0000"/>
          <w:lang w:eastAsia="ko-KR"/>
        </w:rPr>
        <w:tab/>
        <w:t>It is FFS whether sensing NF will reuse existing authorization mechanism or newly defined authorization mechanism for authorization of sensing service request based on the SLA.</w:t>
      </w:r>
    </w:p>
    <w:p w14:paraId="70920BC9" w14:textId="77777777" w:rsidR="00C17E64" w:rsidRPr="00C17E64" w:rsidRDefault="00C17E64" w:rsidP="00C17E64">
      <w:pPr>
        <w:keepLines/>
        <w:ind w:left="1418" w:hanging="1134"/>
        <w:rPr>
          <w:rFonts w:eastAsiaTheme="minorEastAsia"/>
          <w:color w:val="FF0000"/>
          <w:lang w:eastAsia="ko-KR"/>
        </w:rPr>
      </w:pPr>
      <w:r w:rsidRPr="00C17E64">
        <w:rPr>
          <w:rFonts w:eastAsiaTheme="minorEastAsia"/>
          <w:color w:val="FF0000"/>
          <w:lang w:eastAsia="ko-KR"/>
        </w:rPr>
        <w:lastRenderedPageBreak/>
        <w:t>Editor's note:</w:t>
      </w:r>
      <w:r w:rsidRPr="00C17E64">
        <w:rPr>
          <w:rFonts w:eastAsiaTheme="minorEastAsia"/>
          <w:color w:val="FF0000"/>
          <w:lang w:eastAsia="ko-KR"/>
        </w:rPr>
        <w:tab/>
        <w:t>The detail procedure of sensing service authorization will be covered by a separate solution for KI#2.</w:t>
      </w:r>
    </w:p>
    <w:p w14:paraId="2DDB0E0A" w14:textId="2AB062F9" w:rsidR="00C17E64" w:rsidRPr="00C17E64" w:rsidRDefault="00C17E64" w:rsidP="00C17E64">
      <w:pPr>
        <w:keepNext/>
        <w:keepLines/>
        <w:spacing w:before="120"/>
        <w:ind w:left="1134" w:hanging="1134"/>
        <w:outlineLvl w:val="2"/>
        <w:rPr>
          <w:rFonts w:ascii="Arial" w:eastAsiaTheme="minorEastAsia" w:hAnsi="Arial"/>
          <w:sz w:val="28"/>
          <w:lang w:eastAsia="ko-KR"/>
        </w:rPr>
      </w:pPr>
      <w:bookmarkStart w:id="53" w:name="_Toc199433822"/>
      <w:bookmarkStart w:id="54" w:name="_Toc199925343"/>
      <w:r w:rsidRPr="00C17E64">
        <w:rPr>
          <w:rFonts w:ascii="Arial" w:eastAsiaTheme="minorEastAsia" w:hAnsi="Arial"/>
          <w:sz w:val="28"/>
        </w:rPr>
        <w:t>6.6.</w:t>
      </w:r>
      <w:r w:rsidRPr="00C17E64">
        <w:rPr>
          <w:rFonts w:ascii="Arial" w:eastAsiaTheme="minorEastAsia" w:hAnsi="Arial"/>
          <w:sz w:val="28"/>
          <w:lang w:eastAsia="ko-KR"/>
        </w:rPr>
        <w:t>5</w:t>
      </w:r>
      <w:r w:rsidRPr="00C17E64">
        <w:rPr>
          <w:rFonts w:ascii="Arial" w:eastAsiaTheme="minorEastAsia" w:hAnsi="Arial"/>
          <w:sz w:val="28"/>
          <w:lang w:eastAsia="zh-CN"/>
        </w:rPr>
        <w:tab/>
      </w:r>
      <w:r w:rsidRPr="00C17E64">
        <w:rPr>
          <w:rFonts w:ascii="Arial" w:eastAsiaTheme="minorEastAsia" w:hAnsi="Arial"/>
          <w:sz w:val="28"/>
          <w:lang w:eastAsia="ko-KR"/>
        </w:rPr>
        <w:t xml:space="preserve">Sensing entities </w:t>
      </w:r>
      <w:ins w:id="55" w:author="Lenovo_gv" w:date="2025-08-15T20:53:00Z" w16du:dateUtc="2025-08-15T18:53:00Z">
        <w:r w:rsidR="004A4BA9">
          <w:rPr>
            <w:rFonts w:ascii="Arial" w:eastAsiaTheme="minorEastAsia" w:hAnsi="Arial"/>
            <w:sz w:val="28"/>
            <w:lang w:eastAsia="ko-KR"/>
          </w:rPr>
          <w:t xml:space="preserve">and sensing NF </w:t>
        </w:r>
      </w:ins>
      <w:r w:rsidRPr="00C17E64">
        <w:rPr>
          <w:rFonts w:ascii="Arial" w:eastAsiaTheme="minorEastAsia" w:hAnsi="Arial"/>
          <w:sz w:val="28"/>
          <w:lang w:eastAsia="ko-KR"/>
        </w:rPr>
        <w:t>discovery and selection</w:t>
      </w:r>
      <w:bookmarkEnd w:id="53"/>
      <w:bookmarkEnd w:id="54"/>
    </w:p>
    <w:p w14:paraId="47B65E63" w14:textId="77777777" w:rsidR="00C17E64" w:rsidRPr="00C17E64" w:rsidRDefault="00C17E64" w:rsidP="00C17E64">
      <w:pPr>
        <w:rPr>
          <w:rFonts w:eastAsiaTheme="minorEastAsia"/>
          <w:lang w:eastAsia="ko-KR"/>
        </w:rPr>
      </w:pPr>
      <w:r w:rsidRPr="00C17E64">
        <w:rPr>
          <w:rFonts w:eastAsiaTheme="minorEastAsia"/>
          <w:lang w:eastAsia="ko-KR"/>
        </w:rPr>
        <w:t>It is assumed that every sensing entity registered its sensing capability at the (authorizing) sensing NF.</w:t>
      </w:r>
    </w:p>
    <w:p w14:paraId="3A4FE41E" w14:textId="77777777" w:rsidR="00C17E64" w:rsidRPr="00C17E64" w:rsidRDefault="00C17E64" w:rsidP="00C17E64">
      <w:pPr>
        <w:keepLines/>
        <w:ind w:left="1418" w:hanging="1134"/>
        <w:rPr>
          <w:rFonts w:eastAsiaTheme="minorEastAsia"/>
          <w:color w:val="FF0000"/>
          <w:lang w:eastAsia="ko-KR"/>
        </w:rPr>
      </w:pPr>
      <w:r w:rsidRPr="00C17E64">
        <w:rPr>
          <w:rFonts w:eastAsiaTheme="minorEastAsia"/>
          <w:color w:val="FF0000"/>
          <w:lang w:eastAsia="ko-KR"/>
        </w:rPr>
        <w:t>Editor's note:</w:t>
      </w:r>
      <w:r w:rsidRPr="00C17E64">
        <w:rPr>
          <w:rFonts w:eastAsiaTheme="minorEastAsia"/>
          <w:color w:val="FF0000"/>
          <w:lang w:eastAsia="ko-KR"/>
        </w:rPr>
        <w:tab/>
        <w:t>How sensing entity registers its sensing capability at the sensing NF is FFS.</w:t>
      </w:r>
    </w:p>
    <w:p w14:paraId="25EF18CF" w14:textId="77777777" w:rsidR="00C17E64" w:rsidRPr="00C17E64" w:rsidRDefault="00C17E64" w:rsidP="00C17E64">
      <w:pPr>
        <w:rPr>
          <w:rFonts w:eastAsiaTheme="minorEastAsia"/>
          <w:lang w:eastAsia="ko-KR"/>
        </w:rPr>
      </w:pPr>
      <w:r w:rsidRPr="00C17E64">
        <w:rPr>
          <w:rFonts w:eastAsiaTheme="minorEastAsia"/>
          <w:lang w:eastAsia="ko-KR"/>
        </w:rPr>
        <w:t>When a sensing entity registers its supported sensing capability at the sensing NF, it may also register its location or supported sensing service area and supported sensing mode and its role (as sensing transmitter, sensing receiver, or both). In this Release, the supported sensing capability only considers 3GPP based sensing capabilities.</w:t>
      </w:r>
    </w:p>
    <w:p w14:paraId="609782BB" w14:textId="77777777" w:rsidR="00C17E64" w:rsidRPr="00C17E64" w:rsidRDefault="00C17E64" w:rsidP="00C17E64">
      <w:pPr>
        <w:rPr>
          <w:rFonts w:eastAsiaTheme="minorEastAsia"/>
          <w:lang w:eastAsia="ko-KR"/>
        </w:rPr>
      </w:pPr>
      <w:r w:rsidRPr="00C17E64">
        <w:rPr>
          <w:rFonts w:eastAsiaTheme="minorEastAsia"/>
          <w:lang w:eastAsia="ko-KR"/>
        </w:rPr>
        <w:t>A sensing NF may discover and select sensing entities for a target sensing area. When a sensing NF selects sensing entities, it shall consider the capability of sensing entity whether it may satisfy the requirement from sensing service consumer.</w:t>
      </w:r>
    </w:p>
    <w:p w14:paraId="2F7F2F5A" w14:textId="4A626461" w:rsidR="00C17E64" w:rsidRPr="00C17E64" w:rsidRDefault="00931D5E" w:rsidP="00C17E64">
      <w:pPr>
        <w:rPr>
          <w:rFonts w:eastAsiaTheme="minorEastAsia"/>
          <w:lang w:eastAsia="ko-KR"/>
        </w:rPr>
      </w:pPr>
      <w:ins w:id="56" w:author="Lenovo_gv" w:date="2025-08-15T18:24:00Z" w16du:dateUtc="2025-08-15T16:24:00Z">
        <w:r>
          <w:rPr>
            <w:rFonts w:eastAsiaTheme="minorEastAsia"/>
            <w:lang w:eastAsia="ko-KR"/>
          </w:rPr>
          <w:t xml:space="preserve">In one alternative </w:t>
        </w:r>
      </w:ins>
      <w:del w:id="57" w:author="Lenovo_gv" w:date="2025-08-15T18:25:00Z" w16du:dateUtc="2025-08-15T16:25:00Z">
        <w:r w:rsidR="00C17E64" w:rsidRPr="00C17E64" w:rsidDel="00931D5E">
          <w:rPr>
            <w:rFonts w:eastAsiaTheme="minorEastAsia"/>
            <w:lang w:eastAsia="ko-KR"/>
          </w:rPr>
          <w:delText>A</w:delText>
        </w:r>
      </w:del>
      <w:ins w:id="58" w:author="Lenovo_gv" w:date="2025-08-15T18:25:00Z" w16du:dateUtc="2025-08-15T16:25:00Z">
        <w:r>
          <w:rPr>
            <w:rFonts w:eastAsiaTheme="minorEastAsia"/>
            <w:lang w:eastAsia="ko-KR"/>
          </w:rPr>
          <w:t>a</w:t>
        </w:r>
      </w:ins>
      <w:r w:rsidR="00C17E64" w:rsidRPr="00C17E64">
        <w:rPr>
          <w:rFonts w:eastAsiaTheme="minorEastAsia"/>
          <w:lang w:eastAsia="ko-KR"/>
        </w:rPr>
        <w:t xml:space="preserve"> (distributed) sensing NF may communicate with a Gateway sensing NF to gather the candidate list of sensing entities with their capabilities.</w:t>
      </w:r>
      <w:ins w:id="59" w:author="Lenovo_gv" w:date="2025-08-15T18:24:00Z" w16du:dateUtc="2025-08-15T16:24:00Z">
        <w:r w:rsidR="00504F5B">
          <w:rPr>
            <w:rFonts w:eastAsiaTheme="minorEastAsia"/>
            <w:lang w:eastAsia="ko-KR"/>
          </w:rPr>
          <w:t xml:space="preserve"> </w:t>
        </w:r>
      </w:ins>
      <w:ins w:id="60" w:author="Lenovo_gv" w:date="2025-08-15T18:25:00Z" w16du:dateUtc="2025-08-15T16:25:00Z">
        <w:r>
          <w:rPr>
            <w:rFonts w:eastAsiaTheme="minorEastAsia"/>
            <w:lang w:eastAsia="ko-KR"/>
          </w:rPr>
          <w:t xml:space="preserve">In </w:t>
        </w:r>
      </w:ins>
      <w:ins w:id="61" w:author="Lenovo_gv" w:date="2025-08-15T20:54:00Z" w16du:dateUtc="2025-08-15T18:54:00Z">
        <w:r w:rsidR="004A4BA9">
          <w:rPr>
            <w:rFonts w:eastAsiaTheme="minorEastAsia"/>
            <w:lang w:eastAsia="ko-KR"/>
          </w:rPr>
          <w:t>another</w:t>
        </w:r>
      </w:ins>
      <w:ins w:id="62" w:author="Lenovo_gv" w:date="2025-08-15T18:25:00Z" w16du:dateUtc="2025-08-15T16:25:00Z">
        <w:r>
          <w:rPr>
            <w:rFonts w:eastAsiaTheme="minorEastAsia"/>
            <w:lang w:eastAsia="ko-KR"/>
          </w:rPr>
          <w:t xml:space="preserve"> alternative a</w:t>
        </w:r>
        <w:r w:rsidRPr="00C17E64">
          <w:rPr>
            <w:rFonts w:eastAsiaTheme="minorEastAsia"/>
            <w:lang w:eastAsia="ko-KR"/>
          </w:rPr>
          <w:t xml:space="preserve"> (distributed) sensing NF may</w:t>
        </w:r>
      </w:ins>
      <w:ins w:id="63" w:author="Lenovo_gv" w:date="2025-08-15T18:24:00Z" w16du:dateUtc="2025-08-15T16:24:00Z">
        <w:r>
          <w:rPr>
            <w:rFonts w:eastAsiaTheme="minorEastAsia"/>
            <w:lang w:eastAsia="ko-KR"/>
          </w:rPr>
          <w:t xml:space="preserve"> </w:t>
        </w:r>
      </w:ins>
      <w:ins w:id="64" w:author="Lenovo_gv" w:date="2025-08-15T18:25:00Z" w16du:dateUtc="2025-08-15T16:25:00Z">
        <w:r>
          <w:rPr>
            <w:rFonts w:eastAsiaTheme="minorEastAsia"/>
            <w:lang w:eastAsia="ko-KR"/>
          </w:rPr>
          <w:t xml:space="preserve">register its capabilities and sensing service area with the Gateway sensing NF. </w:t>
        </w:r>
      </w:ins>
    </w:p>
    <w:p w14:paraId="3D486D5B" w14:textId="3A32C5B4" w:rsidR="00C17E64" w:rsidRPr="00C17E64" w:rsidRDefault="00C17E64" w:rsidP="00C17E64">
      <w:pPr>
        <w:rPr>
          <w:rFonts w:eastAsiaTheme="minorEastAsia"/>
          <w:lang w:eastAsia="ko-KR"/>
        </w:rPr>
      </w:pPr>
      <w:r w:rsidRPr="00C17E64">
        <w:rPr>
          <w:rFonts w:eastAsiaTheme="minorEastAsia"/>
          <w:lang w:eastAsia="ko-KR"/>
        </w:rPr>
        <w:t xml:space="preserve">When a sensing entity is not available for performing a sensing operation for any reason (e.g. overloaded, energy consumption limit, etc), it </w:t>
      </w:r>
      <w:del w:id="65" w:author="Lenovo_gv" w:date="2025-08-15T20:55:00Z" w16du:dateUtc="2025-08-15T18:55:00Z">
        <w:r w:rsidRPr="00C17E64" w:rsidDel="001B5ADF">
          <w:rPr>
            <w:rFonts w:eastAsiaTheme="minorEastAsia"/>
            <w:lang w:eastAsia="ko-KR"/>
          </w:rPr>
          <w:delText xml:space="preserve">is </w:delText>
        </w:r>
      </w:del>
      <w:r w:rsidRPr="00C17E64">
        <w:rPr>
          <w:rFonts w:eastAsiaTheme="minorEastAsia"/>
          <w:lang w:eastAsia="ko-KR"/>
        </w:rPr>
        <w:t>inform</w:t>
      </w:r>
      <w:ins w:id="66" w:author="Lenovo_gv" w:date="2025-08-15T20:55:00Z" w16du:dateUtc="2025-08-15T18:55:00Z">
        <w:r w:rsidR="001B5ADF">
          <w:rPr>
            <w:rFonts w:eastAsiaTheme="minorEastAsia"/>
            <w:lang w:eastAsia="ko-KR"/>
          </w:rPr>
          <w:t>s</w:t>
        </w:r>
      </w:ins>
      <w:del w:id="67" w:author="Lenovo_gv" w:date="2025-08-15T20:55:00Z" w16du:dateUtc="2025-08-15T18:55:00Z">
        <w:r w:rsidRPr="00C17E64" w:rsidDel="001B5ADF">
          <w:rPr>
            <w:rFonts w:eastAsiaTheme="minorEastAsia"/>
            <w:lang w:eastAsia="ko-KR"/>
          </w:rPr>
          <w:delText>ed</w:delText>
        </w:r>
      </w:del>
      <w:r w:rsidRPr="00C17E64">
        <w:rPr>
          <w:rFonts w:eastAsiaTheme="minorEastAsia"/>
          <w:lang w:eastAsia="ko-KR"/>
        </w:rPr>
        <w:t xml:space="preserve"> </w:t>
      </w:r>
      <w:del w:id="68" w:author="Lenovo_gv" w:date="2025-08-15T20:55:00Z" w16du:dateUtc="2025-08-15T18:55:00Z">
        <w:r w:rsidRPr="00C17E64" w:rsidDel="001B5ADF">
          <w:rPr>
            <w:rFonts w:eastAsiaTheme="minorEastAsia"/>
            <w:lang w:eastAsia="ko-KR"/>
          </w:rPr>
          <w:delText xml:space="preserve">at </w:delText>
        </w:r>
      </w:del>
      <w:r w:rsidRPr="00C17E64">
        <w:rPr>
          <w:rFonts w:eastAsiaTheme="minorEastAsia"/>
          <w:lang w:eastAsia="ko-KR"/>
        </w:rPr>
        <w:t>the sensing NF and the sensing NF does not consider the sensing entity for a sensing operation.</w:t>
      </w:r>
    </w:p>
    <w:p w14:paraId="1E9817D9" w14:textId="77777777" w:rsidR="00C17E64" w:rsidRDefault="00C17E64" w:rsidP="00C17E64">
      <w:pPr>
        <w:rPr>
          <w:ins w:id="69" w:author="Lenovo_gv" w:date="2025-08-15T20:56:00Z" w16du:dateUtc="2025-08-15T18:56:00Z"/>
          <w:rFonts w:eastAsiaTheme="minorEastAsia"/>
          <w:lang w:eastAsia="ko-KR"/>
        </w:rPr>
      </w:pPr>
      <w:r w:rsidRPr="00C17E64">
        <w:rPr>
          <w:rFonts w:eastAsiaTheme="minorEastAsia"/>
          <w:lang w:eastAsia="ko-KR"/>
        </w:rPr>
        <w:t>When the sensing operation does not satisfy the requirements of the requested sensing service, sensing NF may update the sensing operation with newly discovered and selected sensing entities.</w:t>
      </w:r>
    </w:p>
    <w:p w14:paraId="274AA35B" w14:textId="0F926342" w:rsidR="006D614E" w:rsidRPr="00C17E64" w:rsidRDefault="006D614E" w:rsidP="00C17E64">
      <w:pPr>
        <w:rPr>
          <w:rFonts w:eastAsiaTheme="minorEastAsia"/>
          <w:lang w:eastAsia="ko-KR"/>
        </w:rPr>
      </w:pPr>
      <w:ins w:id="70" w:author="Lenovo_gv" w:date="2025-08-15T20:56:00Z" w16du:dateUtc="2025-08-15T18:56:00Z">
        <w:r>
          <w:rPr>
            <w:rFonts w:eastAsiaTheme="minorEastAsia"/>
            <w:lang w:eastAsia="ko-KR"/>
          </w:rPr>
          <w:t xml:space="preserve">The sensing NF and Gateway sensing NF may register </w:t>
        </w:r>
        <w:r w:rsidR="001E0D03">
          <w:rPr>
            <w:rFonts w:eastAsiaTheme="minorEastAsia"/>
            <w:lang w:eastAsia="ko-KR"/>
          </w:rPr>
          <w:t xml:space="preserve">its profile </w:t>
        </w:r>
        <w:r>
          <w:rPr>
            <w:rFonts w:eastAsiaTheme="minorEastAsia"/>
            <w:lang w:eastAsia="ko-KR"/>
          </w:rPr>
          <w:t xml:space="preserve">with the </w:t>
        </w:r>
        <w:proofErr w:type="gramStart"/>
        <w:r>
          <w:rPr>
            <w:rFonts w:eastAsiaTheme="minorEastAsia"/>
            <w:lang w:eastAsia="ko-KR"/>
          </w:rPr>
          <w:t>NRF</w:t>
        </w:r>
        <w:proofErr w:type="gramEnd"/>
        <w:r>
          <w:rPr>
            <w:rFonts w:eastAsiaTheme="minorEastAsia"/>
            <w:lang w:eastAsia="ko-KR"/>
          </w:rPr>
          <w:t xml:space="preserve"> </w:t>
        </w:r>
        <w:r w:rsidR="001E0D03">
          <w:rPr>
            <w:rFonts w:eastAsiaTheme="minorEastAsia"/>
            <w:lang w:eastAsia="ko-KR"/>
          </w:rPr>
          <w:t xml:space="preserve">and the AF/NEF may use the </w:t>
        </w:r>
      </w:ins>
      <w:ins w:id="71" w:author="Lenovo_gv" w:date="2025-08-15T20:57:00Z" w16du:dateUtc="2025-08-15T18:57:00Z">
        <w:r w:rsidR="00076F5D">
          <w:rPr>
            <w:rFonts w:eastAsiaTheme="minorEastAsia"/>
            <w:lang w:eastAsia="ko-KR"/>
          </w:rPr>
          <w:t xml:space="preserve">sensing NF or Gateway sensing NF discovery via the </w:t>
        </w:r>
      </w:ins>
      <w:ins w:id="72" w:author="Lenovo_gv" w:date="2025-08-15T20:56:00Z" w16du:dateUtc="2025-08-15T18:56:00Z">
        <w:r w:rsidR="001E0D03">
          <w:rPr>
            <w:rFonts w:eastAsiaTheme="minorEastAsia"/>
            <w:lang w:eastAsia="ko-KR"/>
          </w:rPr>
          <w:t>NRF</w:t>
        </w:r>
      </w:ins>
      <w:ins w:id="73" w:author="Lenovo_gv" w:date="2025-08-15T20:57:00Z" w16du:dateUtc="2025-08-15T18:57:00Z">
        <w:r w:rsidR="00076F5D">
          <w:rPr>
            <w:rFonts w:eastAsiaTheme="minorEastAsia"/>
            <w:lang w:eastAsia="ko-KR"/>
          </w:rPr>
          <w:t xml:space="preserve">. The </w:t>
        </w:r>
        <w:r w:rsidR="00DD616A" w:rsidRPr="00C17E64">
          <w:rPr>
            <w:rFonts w:eastAsiaTheme="minorEastAsia"/>
          </w:rPr>
          <w:t>sensing NF</w:t>
        </w:r>
      </w:ins>
      <w:ins w:id="74" w:author="Lenovo_gv" w:date="2025-08-15T20:58:00Z" w16du:dateUtc="2025-08-15T18:58:00Z">
        <w:r w:rsidR="00970F64" w:rsidRPr="00970F64">
          <w:rPr>
            <w:rFonts w:eastAsiaTheme="minorEastAsia"/>
          </w:rPr>
          <w:t xml:space="preserve"> </w:t>
        </w:r>
        <w:r w:rsidR="00970F64">
          <w:rPr>
            <w:rFonts w:eastAsiaTheme="minorEastAsia"/>
          </w:rPr>
          <w:t xml:space="preserve">and </w:t>
        </w:r>
        <w:r w:rsidR="00970F64" w:rsidRPr="00C17E64">
          <w:rPr>
            <w:rFonts w:eastAsiaTheme="minorEastAsia"/>
          </w:rPr>
          <w:t>Gateway sensing NF</w:t>
        </w:r>
      </w:ins>
      <w:ins w:id="75" w:author="Lenovo_gv" w:date="2025-08-15T20:56:00Z" w16du:dateUtc="2025-08-15T18:56:00Z">
        <w:r w:rsidR="001E0D03">
          <w:rPr>
            <w:rFonts w:eastAsiaTheme="minorEastAsia"/>
            <w:lang w:eastAsia="ko-KR"/>
          </w:rPr>
          <w:t xml:space="preserve"> </w:t>
        </w:r>
      </w:ins>
      <w:ins w:id="76" w:author="Lenovo_gv" w:date="2025-08-15T20:58:00Z" w16du:dateUtc="2025-08-15T18:58:00Z">
        <w:r w:rsidR="00970F64">
          <w:rPr>
            <w:rFonts w:eastAsiaTheme="minorEastAsia"/>
            <w:lang w:eastAsia="ko-KR"/>
          </w:rPr>
          <w:t>profile include</w:t>
        </w:r>
        <w:r w:rsidR="005455F9">
          <w:rPr>
            <w:rFonts w:eastAsiaTheme="minorEastAsia"/>
            <w:lang w:eastAsia="ko-KR"/>
          </w:rPr>
          <w:t xml:space="preserve"> the sensing capability and the sensing serving area. </w:t>
        </w:r>
        <w:r w:rsidR="00970F64">
          <w:rPr>
            <w:rFonts w:eastAsiaTheme="minorEastAsia"/>
            <w:lang w:eastAsia="ko-KR"/>
          </w:rPr>
          <w:t xml:space="preserve"> </w:t>
        </w:r>
      </w:ins>
    </w:p>
    <w:p w14:paraId="4BD7A6DD" w14:textId="77777777" w:rsidR="00C17E64" w:rsidRPr="00C17E64" w:rsidRDefault="00C17E64" w:rsidP="00C17E64">
      <w:pPr>
        <w:keepLines/>
        <w:ind w:left="1418" w:hanging="1134"/>
        <w:rPr>
          <w:rFonts w:eastAsiaTheme="minorEastAsia"/>
          <w:color w:val="FF0000"/>
          <w:lang w:eastAsia="ko-KR"/>
        </w:rPr>
      </w:pPr>
      <w:r w:rsidRPr="00C17E64">
        <w:rPr>
          <w:rFonts w:eastAsiaTheme="minorEastAsia"/>
          <w:color w:val="FF0000"/>
          <w:lang w:eastAsia="ko-KR"/>
        </w:rPr>
        <w:t>Editor's note:</w:t>
      </w:r>
      <w:r w:rsidRPr="00C17E64">
        <w:rPr>
          <w:rFonts w:eastAsiaTheme="minorEastAsia"/>
          <w:color w:val="FF0000"/>
          <w:lang w:eastAsia="ko-KR"/>
        </w:rPr>
        <w:tab/>
        <w:t>When and how sensing entities are updated from a sensing service by the sensing NF is FFS.</w:t>
      </w:r>
    </w:p>
    <w:p w14:paraId="2B294D9E" w14:textId="77777777" w:rsidR="00C17E64" w:rsidRPr="00C17E64" w:rsidRDefault="00C17E64" w:rsidP="00C17E64">
      <w:pPr>
        <w:keepLines/>
        <w:ind w:left="1418" w:hanging="1134"/>
        <w:rPr>
          <w:rFonts w:eastAsiaTheme="minorEastAsia"/>
          <w:color w:val="FF0000"/>
          <w:lang w:eastAsia="ko-KR"/>
        </w:rPr>
      </w:pPr>
      <w:r w:rsidRPr="00C17E64">
        <w:rPr>
          <w:rFonts w:eastAsiaTheme="minorEastAsia"/>
          <w:color w:val="FF0000"/>
          <w:lang w:eastAsia="ko-KR"/>
        </w:rPr>
        <w:t>Editor's note:</w:t>
      </w:r>
      <w:r w:rsidRPr="00C17E64">
        <w:rPr>
          <w:rFonts w:eastAsiaTheme="minorEastAsia"/>
          <w:color w:val="FF0000"/>
          <w:lang w:eastAsia="ko-KR"/>
        </w:rPr>
        <w:tab/>
        <w:t>The detail procedure of sensing entities discovery and selection will be covered by a separate solution for KI#3.</w:t>
      </w:r>
    </w:p>
    <w:p w14:paraId="6A937E5D" w14:textId="77777777" w:rsidR="00C17E64" w:rsidRPr="00C17E64" w:rsidRDefault="00C17E64" w:rsidP="00C17E64">
      <w:pPr>
        <w:keepNext/>
        <w:keepLines/>
        <w:spacing w:before="120"/>
        <w:ind w:left="1134" w:hanging="1134"/>
        <w:outlineLvl w:val="2"/>
        <w:rPr>
          <w:rFonts w:ascii="Arial" w:eastAsiaTheme="minorEastAsia" w:hAnsi="Arial"/>
          <w:sz w:val="28"/>
          <w:lang w:eastAsia="zh-CN"/>
        </w:rPr>
      </w:pPr>
      <w:bookmarkStart w:id="77" w:name="_Toc199433823"/>
      <w:bookmarkStart w:id="78" w:name="_Toc199925344"/>
      <w:r w:rsidRPr="00C17E64">
        <w:rPr>
          <w:rFonts w:ascii="Arial" w:eastAsiaTheme="minorEastAsia" w:hAnsi="Arial"/>
          <w:sz w:val="28"/>
        </w:rPr>
        <w:t>6.6.</w:t>
      </w:r>
      <w:r w:rsidRPr="00C17E64">
        <w:rPr>
          <w:rFonts w:ascii="Arial" w:eastAsiaTheme="minorEastAsia" w:hAnsi="Arial"/>
          <w:sz w:val="28"/>
          <w:lang w:eastAsia="ko-KR"/>
        </w:rPr>
        <w:t>6</w:t>
      </w:r>
      <w:r w:rsidRPr="00C17E64">
        <w:rPr>
          <w:rFonts w:ascii="Arial" w:eastAsiaTheme="minorEastAsia" w:hAnsi="Arial"/>
          <w:sz w:val="28"/>
          <w:lang w:eastAsia="zh-CN"/>
        </w:rPr>
        <w:tab/>
      </w:r>
      <w:r w:rsidRPr="00C17E64">
        <w:rPr>
          <w:rFonts w:ascii="Arial" w:eastAsiaTheme="minorEastAsia" w:hAnsi="Arial"/>
          <w:sz w:val="28"/>
        </w:rPr>
        <w:t xml:space="preserve">Impacts on </w:t>
      </w:r>
      <w:r w:rsidRPr="00C17E64">
        <w:rPr>
          <w:rFonts w:ascii="Arial" w:eastAsiaTheme="minorEastAsia" w:hAnsi="Arial"/>
          <w:sz w:val="28"/>
          <w:lang w:eastAsia="zh-CN"/>
        </w:rPr>
        <w:t>services, entities and interfaces</w:t>
      </w:r>
      <w:bookmarkEnd w:id="77"/>
      <w:bookmarkEnd w:id="78"/>
    </w:p>
    <w:p w14:paraId="37639911" w14:textId="77777777" w:rsidR="00C17E64" w:rsidRPr="00C17E64" w:rsidRDefault="00C17E64" w:rsidP="00C17E64">
      <w:pPr>
        <w:rPr>
          <w:rFonts w:eastAsiaTheme="minorEastAsia"/>
          <w:b/>
          <w:bCs/>
        </w:rPr>
      </w:pPr>
      <w:r w:rsidRPr="00C17E64">
        <w:rPr>
          <w:rFonts w:eastAsiaTheme="minorEastAsia"/>
          <w:b/>
          <w:bCs/>
        </w:rPr>
        <w:t>AF (as sensing service consumer):</w:t>
      </w:r>
    </w:p>
    <w:p w14:paraId="02F3EE81" w14:textId="77777777" w:rsidR="00C17E64" w:rsidRPr="00C17E64" w:rsidRDefault="00C17E64" w:rsidP="00C17E64">
      <w:pPr>
        <w:ind w:left="568" w:hanging="284"/>
        <w:rPr>
          <w:rFonts w:eastAsiaTheme="minorEastAsia"/>
        </w:rPr>
      </w:pPr>
      <w:r w:rsidRPr="00C17E64">
        <w:rPr>
          <w:rFonts w:eastAsiaTheme="minorEastAsia"/>
        </w:rPr>
        <w:t>-</w:t>
      </w:r>
      <w:r w:rsidRPr="00C17E64">
        <w:rPr>
          <w:rFonts w:eastAsiaTheme="minorEastAsia"/>
        </w:rPr>
        <w:tab/>
        <w:t>Support a service request for sensing procedure.</w:t>
      </w:r>
    </w:p>
    <w:p w14:paraId="14FF697B" w14:textId="36D9EF42" w:rsidR="006C1DDF" w:rsidRDefault="006C1DDF" w:rsidP="00C17E64">
      <w:pPr>
        <w:rPr>
          <w:ins w:id="79" w:author="Lenovo_gv" w:date="2025-08-15T18:26:00Z" w16du:dateUtc="2025-08-15T16:26:00Z"/>
          <w:rFonts w:eastAsiaTheme="minorEastAsia"/>
          <w:b/>
          <w:bCs/>
        </w:rPr>
      </w:pPr>
      <w:ins w:id="80" w:author="Lenovo_gv" w:date="2025-08-15T18:26:00Z" w16du:dateUtc="2025-08-15T16:26:00Z">
        <w:r>
          <w:rPr>
            <w:rFonts w:eastAsiaTheme="minorEastAsia"/>
            <w:b/>
            <w:bCs/>
          </w:rPr>
          <w:t>Gateway sensing NF:</w:t>
        </w:r>
      </w:ins>
    </w:p>
    <w:p w14:paraId="3DCA64E9" w14:textId="7C5B37CD" w:rsidR="0092067D" w:rsidRPr="0092067D" w:rsidRDefault="0092067D" w:rsidP="0092067D">
      <w:pPr>
        <w:pStyle w:val="B1"/>
        <w:rPr>
          <w:ins w:id="81" w:author="Lenovo_gv" w:date="2025-08-15T18:26:00Z" w16du:dateUtc="2025-08-15T16:26:00Z"/>
        </w:rPr>
      </w:pPr>
      <w:ins w:id="82" w:author="Lenovo_gv" w:date="2025-08-15T18:26:00Z" w16du:dateUtc="2025-08-15T16:26:00Z">
        <w:r>
          <w:t>-</w:t>
        </w:r>
        <w:r>
          <w:tab/>
        </w:r>
      </w:ins>
      <w:ins w:id="83" w:author="Lenovo_gv" w:date="2025-08-15T18:27:00Z" w16du:dateUtc="2025-08-15T16:27:00Z">
        <w:r>
          <w:t>Support similar functionality as Sensing NF</w:t>
        </w:r>
      </w:ins>
      <w:ins w:id="84" w:author="Lenovo_gv" w:date="2025-08-15T21:00:00Z" w16du:dateUtc="2025-08-15T19:00:00Z">
        <w:r w:rsidR="00C930B4">
          <w:t xml:space="preserve">, </w:t>
        </w:r>
      </w:ins>
      <w:ins w:id="85" w:author="Lenovo_gv" w:date="2025-08-15T18:27:00Z" w16du:dateUtc="2025-08-15T16:27:00Z">
        <w:r>
          <w:t xml:space="preserve">and </w:t>
        </w:r>
        <w:r w:rsidR="00186215">
          <w:t>in addition</w:t>
        </w:r>
      </w:ins>
      <w:ins w:id="86" w:author="Lenovo_gv" w:date="2025-08-15T21:00:00Z" w16du:dateUtc="2025-08-15T19:00:00Z">
        <w:r w:rsidR="00C930B4">
          <w:t>,</w:t>
        </w:r>
      </w:ins>
      <w:ins w:id="87" w:author="Lenovo_gv" w:date="2025-08-15T18:27:00Z" w16du:dateUtc="2025-08-15T16:27:00Z">
        <w:r w:rsidR="00186215">
          <w:t xml:space="preserve"> support the registration of </w:t>
        </w:r>
      </w:ins>
      <w:ins w:id="88" w:author="Lenovo_gv" w:date="2025-08-15T18:28:00Z" w16du:dateUtc="2025-08-15T16:28:00Z">
        <w:r w:rsidR="00186215" w:rsidRPr="00C17E64">
          <w:rPr>
            <w:rFonts w:eastAsiaTheme="minorEastAsia"/>
            <w:lang w:eastAsia="ko-KR"/>
          </w:rPr>
          <w:t xml:space="preserve">(distributed) </w:t>
        </w:r>
      </w:ins>
      <w:ins w:id="89" w:author="Lenovo_gv" w:date="2025-08-15T21:08:00Z" w16du:dateUtc="2025-08-15T19:08:00Z">
        <w:r w:rsidR="00AF683F">
          <w:rPr>
            <w:rFonts w:eastAsiaTheme="minorEastAsia"/>
            <w:lang w:eastAsia="ko-KR"/>
          </w:rPr>
          <w:t>s</w:t>
        </w:r>
      </w:ins>
      <w:ins w:id="90" w:author="Lenovo_gv" w:date="2025-08-15T18:27:00Z" w16du:dateUtc="2025-08-15T16:27:00Z">
        <w:r w:rsidR="00186215">
          <w:t>ensing NFs</w:t>
        </w:r>
      </w:ins>
      <w:ins w:id="91" w:author="Lenovo_gv" w:date="2025-08-15T21:08:00Z" w16du:dateUtc="2025-08-15T19:08:00Z">
        <w:r w:rsidR="00AF683F">
          <w:t xml:space="preserve"> and selection of </w:t>
        </w:r>
        <w:r w:rsidR="00AF683F" w:rsidRPr="00C17E64">
          <w:rPr>
            <w:rFonts w:eastAsiaTheme="minorEastAsia"/>
            <w:lang w:eastAsia="ko-KR"/>
          </w:rPr>
          <w:t xml:space="preserve">(distributed) </w:t>
        </w:r>
        <w:r w:rsidR="00AF683F">
          <w:rPr>
            <w:rFonts w:eastAsiaTheme="minorEastAsia"/>
            <w:lang w:eastAsia="ko-KR"/>
          </w:rPr>
          <w:t>s</w:t>
        </w:r>
        <w:r w:rsidR="00AF683F">
          <w:t>ensing NFs for a sensing operat</w:t>
        </w:r>
        <w:r w:rsidR="006E7263">
          <w:t>ion</w:t>
        </w:r>
      </w:ins>
      <w:ins w:id="92" w:author="Lenovo_gv" w:date="2025-08-15T18:27:00Z" w16du:dateUtc="2025-08-15T16:27:00Z">
        <w:r w:rsidR="00186215">
          <w:t>.</w:t>
        </w:r>
      </w:ins>
      <w:ins w:id="93" w:author="Lenovo_gv" w:date="2025-08-15T21:08:00Z" w16du:dateUtc="2025-08-15T19:08:00Z">
        <w:r w:rsidR="006E7263">
          <w:t xml:space="preserve"> </w:t>
        </w:r>
      </w:ins>
      <w:ins w:id="94" w:author="Lenovo_gv" w:date="2025-08-15T21:09:00Z" w16du:dateUtc="2025-08-15T19:09:00Z">
        <w:r w:rsidR="006E7263">
          <w:t>It may also support aggregation of</w:t>
        </w:r>
        <w:r w:rsidR="006E7263" w:rsidRPr="006E7263">
          <w:t xml:space="preserve"> the sensing result</w:t>
        </w:r>
      </w:ins>
      <w:ins w:id="95" w:author="Lenovo_gv" w:date="2025-08-15T21:10:00Z" w16du:dateUtc="2025-08-15T19:10:00Z">
        <w:r w:rsidR="006E7263">
          <w:t>s</w:t>
        </w:r>
      </w:ins>
      <w:ins w:id="96" w:author="Lenovo_gv" w:date="2025-08-15T21:09:00Z" w16du:dateUtc="2025-08-15T19:09:00Z">
        <w:r w:rsidR="006E7263" w:rsidRPr="006E7263">
          <w:t xml:space="preserve"> received from the (distributed) sensing NFs</w:t>
        </w:r>
      </w:ins>
      <w:ins w:id="97" w:author="Lenovo_gv" w:date="2025-08-15T21:10:00Z" w16du:dateUtc="2025-08-15T19:10:00Z">
        <w:r w:rsidR="006E7263">
          <w:t>.</w:t>
        </w:r>
      </w:ins>
    </w:p>
    <w:p w14:paraId="63118FB8" w14:textId="2293A3CB" w:rsidR="00C17E64" w:rsidRPr="00C17E64" w:rsidRDefault="00C17E64" w:rsidP="00C17E64">
      <w:pPr>
        <w:rPr>
          <w:rFonts w:eastAsiaTheme="minorEastAsia"/>
          <w:b/>
          <w:bCs/>
        </w:rPr>
      </w:pPr>
      <w:r w:rsidRPr="00C17E64">
        <w:rPr>
          <w:rFonts w:eastAsiaTheme="minorEastAsia"/>
          <w:b/>
          <w:bCs/>
        </w:rPr>
        <w:t>Sensing NF:</w:t>
      </w:r>
    </w:p>
    <w:p w14:paraId="33C38347" w14:textId="77777777" w:rsidR="00C17E64" w:rsidRPr="00C17E64" w:rsidRDefault="00C17E64" w:rsidP="00C17E64">
      <w:pPr>
        <w:ind w:left="568" w:hanging="284"/>
        <w:rPr>
          <w:rFonts w:eastAsiaTheme="minorEastAsia"/>
        </w:rPr>
      </w:pPr>
      <w:r w:rsidRPr="00C17E64">
        <w:rPr>
          <w:rFonts w:eastAsiaTheme="minorEastAsia"/>
        </w:rPr>
        <w:t>-</w:t>
      </w:r>
      <w:r w:rsidRPr="00C17E64">
        <w:rPr>
          <w:rFonts w:eastAsiaTheme="minorEastAsia"/>
        </w:rPr>
        <w:tab/>
        <w:t>Support sensing service authorization and coordination of sensing operation with sensing entities.</w:t>
      </w:r>
    </w:p>
    <w:p w14:paraId="6E9007D1" w14:textId="77777777" w:rsidR="00C17E64" w:rsidRPr="00C17E64" w:rsidRDefault="00C17E64" w:rsidP="00C17E64">
      <w:pPr>
        <w:rPr>
          <w:rFonts w:eastAsiaTheme="minorEastAsia"/>
          <w:b/>
          <w:bCs/>
        </w:rPr>
      </w:pPr>
      <w:r w:rsidRPr="00C17E64">
        <w:rPr>
          <w:rFonts w:eastAsiaTheme="minorEastAsia"/>
          <w:b/>
          <w:bCs/>
        </w:rPr>
        <w:t>Sensing entities:</w:t>
      </w:r>
    </w:p>
    <w:p w14:paraId="2688D2A4" w14:textId="77777777" w:rsidR="00C17E64" w:rsidRPr="00C17E64" w:rsidRDefault="00C17E64" w:rsidP="00C17E64">
      <w:pPr>
        <w:ind w:left="568" w:hanging="284"/>
        <w:rPr>
          <w:rFonts w:eastAsiaTheme="minorEastAsia"/>
        </w:rPr>
      </w:pPr>
      <w:r w:rsidRPr="00C17E64">
        <w:rPr>
          <w:rFonts w:eastAsiaTheme="minorEastAsia"/>
        </w:rPr>
        <w:t>-</w:t>
      </w:r>
      <w:r w:rsidRPr="00C17E64">
        <w:rPr>
          <w:rFonts w:eastAsiaTheme="minorEastAsia"/>
        </w:rPr>
        <w:tab/>
        <w:t>Support a sensing operation by coordination of sensing function.</w:t>
      </w:r>
    </w:p>
    <w:p w14:paraId="30809BB0" w14:textId="77777777" w:rsidR="00EF70A9" w:rsidRPr="00C17E64" w:rsidRDefault="00EF70A9" w:rsidP="00D244B7">
      <w:pPr>
        <w:pStyle w:val="B1"/>
        <w:ind w:left="0" w:firstLine="0"/>
        <w:rPr>
          <w:lang w:eastAsia="zh-CN"/>
        </w:rPr>
      </w:pPr>
    </w:p>
    <w:p w14:paraId="3FD9D433" w14:textId="77777777" w:rsidR="006A6CB0" w:rsidRPr="00EB6956" w:rsidRDefault="006A6CB0" w:rsidP="006A6C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6A6CB0" w:rsidRPr="00EB695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841C" w14:textId="77777777" w:rsidR="00204F37" w:rsidRDefault="00204F37">
      <w:r>
        <w:separator/>
      </w:r>
    </w:p>
  </w:endnote>
  <w:endnote w:type="continuationSeparator" w:id="0">
    <w:p w14:paraId="309AEFE3" w14:textId="77777777" w:rsidR="00204F37" w:rsidRDefault="00204F37">
      <w:r>
        <w:continuationSeparator/>
      </w:r>
    </w:p>
  </w:endnote>
  <w:endnote w:type="continuationNotice" w:id="1">
    <w:p w14:paraId="4BD5BE66" w14:textId="77777777" w:rsidR="00204F37" w:rsidRDefault="00204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97285" w14:textId="77777777" w:rsidR="00204F37" w:rsidRDefault="00204F37">
      <w:r>
        <w:separator/>
      </w:r>
    </w:p>
  </w:footnote>
  <w:footnote w:type="continuationSeparator" w:id="0">
    <w:p w14:paraId="60E2A429" w14:textId="77777777" w:rsidR="00204F37" w:rsidRDefault="00204F37">
      <w:r>
        <w:continuationSeparator/>
      </w:r>
    </w:p>
  </w:footnote>
  <w:footnote w:type="continuationNotice" w:id="1">
    <w:p w14:paraId="054856C6" w14:textId="77777777" w:rsidR="00204F37" w:rsidRDefault="00204F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A420F5"/>
    <w:multiLevelType w:val="multilevel"/>
    <w:tmpl w:val="2EF858E4"/>
    <w:lvl w:ilvl="0">
      <w:start w:val="1"/>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3B49E9"/>
    <w:multiLevelType w:val="hybridMultilevel"/>
    <w:tmpl w:val="817A9FA6"/>
    <w:lvl w:ilvl="0" w:tplc="B7BA0E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33FA3508"/>
    <w:multiLevelType w:val="hybridMultilevel"/>
    <w:tmpl w:val="CE461232"/>
    <w:lvl w:ilvl="0" w:tplc="E5E630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769741E"/>
    <w:multiLevelType w:val="hybridMultilevel"/>
    <w:tmpl w:val="285A4F64"/>
    <w:lvl w:ilvl="0" w:tplc="E6AE2EA8">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D824BFE"/>
    <w:multiLevelType w:val="hybridMultilevel"/>
    <w:tmpl w:val="C6486946"/>
    <w:lvl w:ilvl="0" w:tplc="712045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5251B91"/>
    <w:multiLevelType w:val="hybridMultilevel"/>
    <w:tmpl w:val="A3C6877A"/>
    <w:lvl w:ilvl="0" w:tplc="D9C60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8"/>
  </w:num>
  <w:num w:numId="6" w16cid:durableId="1298216627">
    <w:abstractNumId w:val="5"/>
  </w:num>
  <w:num w:numId="7" w16cid:durableId="1102840777">
    <w:abstractNumId w:val="18"/>
  </w:num>
  <w:num w:numId="8" w16cid:durableId="869488835">
    <w:abstractNumId w:val="20"/>
  </w:num>
  <w:num w:numId="9" w16cid:durableId="1353532250">
    <w:abstractNumId w:val="16"/>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17"/>
  </w:num>
  <w:num w:numId="13" w16cid:durableId="190412794">
    <w:abstractNumId w:val="12"/>
  </w:num>
  <w:num w:numId="14" w16cid:durableId="1388410238">
    <w:abstractNumId w:val="14"/>
  </w:num>
  <w:num w:numId="15" w16cid:durableId="1196650430">
    <w:abstractNumId w:val="7"/>
  </w:num>
  <w:num w:numId="16" w16cid:durableId="740562695">
    <w:abstractNumId w:val="11"/>
  </w:num>
  <w:num w:numId="17" w16cid:durableId="1645044010">
    <w:abstractNumId w:val="15"/>
  </w:num>
  <w:num w:numId="18" w16cid:durableId="128792675">
    <w:abstractNumId w:val="10"/>
  </w:num>
  <w:num w:numId="19" w16cid:durableId="1848134616">
    <w:abstractNumId w:val="19"/>
  </w:num>
  <w:num w:numId="20" w16cid:durableId="539128528">
    <w:abstractNumId w:val="6"/>
  </w:num>
  <w:num w:numId="21" w16cid:durableId="1177378130">
    <w:abstractNumId w:val="4"/>
  </w:num>
  <w:num w:numId="22" w16cid:durableId="214481259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6D7"/>
    <w:rsid w:val="0000349A"/>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459C"/>
    <w:rsid w:val="000250C4"/>
    <w:rsid w:val="000256B8"/>
    <w:rsid w:val="00027DF2"/>
    <w:rsid w:val="000303AC"/>
    <w:rsid w:val="0003137C"/>
    <w:rsid w:val="000328A0"/>
    <w:rsid w:val="00033BC0"/>
    <w:rsid w:val="000344BF"/>
    <w:rsid w:val="000355AC"/>
    <w:rsid w:val="00041CF7"/>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0F8"/>
    <w:rsid w:val="00072F2A"/>
    <w:rsid w:val="00074084"/>
    <w:rsid w:val="00074722"/>
    <w:rsid w:val="0007634E"/>
    <w:rsid w:val="00076527"/>
    <w:rsid w:val="00076F5D"/>
    <w:rsid w:val="000776E2"/>
    <w:rsid w:val="00077AF4"/>
    <w:rsid w:val="00077BED"/>
    <w:rsid w:val="00077F73"/>
    <w:rsid w:val="00080CB7"/>
    <w:rsid w:val="00080D1B"/>
    <w:rsid w:val="000819D8"/>
    <w:rsid w:val="0008417D"/>
    <w:rsid w:val="000842DF"/>
    <w:rsid w:val="00085894"/>
    <w:rsid w:val="00086753"/>
    <w:rsid w:val="000934A6"/>
    <w:rsid w:val="0009618B"/>
    <w:rsid w:val="000966AB"/>
    <w:rsid w:val="000A0E35"/>
    <w:rsid w:val="000A1EDD"/>
    <w:rsid w:val="000A2307"/>
    <w:rsid w:val="000A2C6C"/>
    <w:rsid w:val="000A4660"/>
    <w:rsid w:val="000A4FA4"/>
    <w:rsid w:val="000A59D4"/>
    <w:rsid w:val="000A6322"/>
    <w:rsid w:val="000A7D46"/>
    <w:rsid w:val="000B3DD1"/>
    <w:rsid w:val="000B420A"/>
    <w:rsid w:val="000B44AA"/>
    <w:rsid w:val="000B4C1A"/>
    <w:rsid w:val="000B4FA2"/>
    <w:rsid w:val="000B5ADE"/>
    <w:rsid w:val="000B6610"/>
    <w:rsid w:val="000C2867"/>
    <w:rsid w:val="000C29D5"/>
    <w:rsid w:val="000C515B"/>
    <w:rsid w:val="000C5B4D"/>
    <w:rsid w:val="000C5D7B"/>
    <w:rsid w:val="000C7697"/>
    <w:rsid w:val="000D0154"/>
    <w:rsid w:val="000D0BB3"/>
    <w:rsid w:val="000D0D52"/>
    <w:rsid w:val="000D1B5B"/>
    <w:rsid w:val="000D1EC0"/>
    <w:rsid w:val="000D29B2"/>
    <w:rsid w:val="000D4860"/>
    <w:rsid w:val="000E1E2C"/>
    <w:rsid w:val="000E2A62"/>
    <w:rsid w:val="000E4FB9"/>
    <w:rsid w:val="000E672B"/>
    <w:rsid w:val="000F2D3B"/>
    <w:rsid w:val="000F32E2"/>
    <w:rsid w:val="000F3EE1"/>
    <w:rsid w:val="000F48B5"/>
    <w:rsid w:val="000F5426"/>
    <w:rsid w:val="000F6262"/>
    <w:rsid w:val="000F7D92"/>
    <w:rsid w:val="0010023C"/>
    <w:rsid w:val="001003A4"/>
    <w:rsid w:val="00100A0F"/>
    <w:rsid w:val="00100E35"/>
    <w:rsid w:val="00102C7D"/>
    <w:rsid w:val="00102E17"/>
    <w:rsid w:val="001036DD"/>
    <w:rsid w:val="00103E0F"/>
    <w:rsid w:val="0010401F"/>
    <w:rsid w:val="00104059"/>
    <w:rsid w:val="00104900"/>
    <w:rsid w:val="00104B85"/>
    <w:rsid w:val="00112FC3"/>
    <w:rsid w:val="00114747"/>
    <w:rsid w:val="001149F0"/>
    <w:rsid w:val="00116581"/>
    <w:rsid w:val="00116B49"/>
    <w:rsid w:val="00116CA1"/>
    <w:rsid w:val="00117A31"/>
    <w:rsid w:val="00117E65"/>
    <w:rsid w:val="00120FB3"/>
    <w:rsid w:val="0012277B"/>
    <w:rsid w:val="00122DDD"/>
    <w:rsid w:val="0012465D"/>
    <w:rsid w:val="00124AAE"/>
    <w:rsid w:val="0012645A"/>
    <w:rsid w:val="001309EE"/>
    <w:rsid w:val="00131C12"/>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071"/>
    <w:rsid w:val="00154E0B"/>
    <w:rsid w:val="00155102"/>
    <w:rsid w:val="00155618"/>
    <w:rsid w:val="0016047E"/>
    <w:rsid w:val="00161556"/>
    <w:rsid w:val="00162209"/>
    <w:rsid w:val="00162F05"/>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893"/>
    <w:rsid w:val="00182E45"/>
    <w:rsid w:val="00183F98"/>
    <w:rsid w:val="00183FF8"/>
    <w:rsid w:val="00184B6F"/>
    <w:rsid w:val="001861E5"/>
    <w:rsid w:val="00186215"/>
    <w:rsid w:val="001903B6"/>
    <w:rsid w:val="001908F3"/>
    <w:rsid w:val="00192307"/>
    <w:rsid w:val="001928BF"/>
    <w:rsid w:val="0019614B"/>
    <w:rsid w:val="0019738C"/>
    <w:rsid w:val="00197E4C"/>
    <w:rsid w:val="001A0B8E"/>
    <w:rsid w:val="001A4114"/>
    <w:rsid w:val="001A54B5"/>
    <w:rsid w:val="001A5589"/>
    <w:rsid w:val="001A5C04"/>
    <w:rsid w:val="001A6A9B"/>
    <w:rsid w:val="001A6DD9"/>
    <w:rsid w:val="001B023A"/>
    <w:rsid w:val="001B1574"/>
    <w:rsid w:val="001B1652"/>
    <w:rsid w:val="001B27CD"/>
    <w:rsid w:val="001B474B"/>
    <w:rsid w:val="001B58DA"/>
    <w:rsid w:val="001B5ADF"/>
    <w:rsid w:val="001B7B4E"/>
    <w:rsid w:val="001C038C"/>
    <w:rsid w:val="001C1FFB"/>
    <w:rsid w:val="001C3A56"/>
    <w:rsid w:val="001C3EC8"/>
    <w:rsid w:val="001C4A45"/>
    <w:rsid w:val="001C4EF9"/>
    <w:rsid w:val="001C5C79"/>
    <w:rsid w:val="001C77FB"/>
    <w:rsid w:val="001D0770"/>
    <w:rsid w:val="001D2596"/>
    <w:rsid w:val="001D2BD4"/>
    <w:rsid w:val="001D2F0F"/>
    <w:rsid w:val="001D4258"/>
    <w:rsid w:val="001D6911"/>
    <w:rsid w:val="001E0D03"/>
    <w:rsid w:val="001E23E8"/>
    <w:rsid w:val="001E26CD"/>
    <w:rsid w:val="001E2A0E"/>
    <w:rsid w:val="001E460B"/>
    <w:rsid w:val="001E4AD8"/>
    <w:rsid w:val="001E5C8E"/>
    <w:rsid w:val="001E62BB"/>
    <w:rsid w:val="001E689C"/>
    <w:rsid w:val="001E72FC"/>
    <w:rsid w:val="001F5A12"/>
    <w:rsid w:val="001F6292"/>
    <w:rsid w:val="001F6374"/>
    <w:rsid w:val="002003B6"/>
    <w:rsid w:val="0020067B"/>
    <w:rsid w:val="00200D74"/>
    <w:rsid w:val="00201947"/>
    <w:rsid w:val="002027BD"/>
    <w:rsid w:val="0020395B"/>
    <w:rsid w:val="002046CB"/>
    <w:rsid w:val="00204D96"/>
    <w:rsid w:val="00204DC9"/>
    <w:rsid w:val="00204F37"/>
    <w:rsid w:val="002062C0"/>
    <w:rsid w:val="00207497"/>
    <w:rsid w:val="00207E55"/>
    <w:rsid w:val="00210ED0"/>
    <w:rsid w:val="00214959"/>
    <w:rsid w:val="00215130"/>
    <w:rsid w:val="002152DB"/>
    <w:rsid w:val="00215C51"/>
    <w:rsid w:val="00216856"/>
    <w:rsid w:val="00217644"/>
    <w:rsid w:val="002211D9"/>
    <w:rsid w:val="00221F7E"/>
    <w:rsid w:val="00223D7E"/>
    <w:rsid w:val="00224062"/>
    <w:rsid w:val="00224A07"/>
    <w:rsid w:val="00224E7C"/>
    <w:rsid w:val="00225B30"/>
    <w:rsid w:val="0022714C"/>
    <w:rsid w:val="00230002"/>
    <w:rsid w:val="002324A3"/>
    <w:rsid w:val="0023271F"/>
    <w:rsid w:val="002352FE"/>
    <w:rsid w:val="00235736"/>
    <w:rsid w:val="00235B34"/>
    <w:rsid w:val="002368D0"/>
    <w:rsid w:val="00237024"/>
    <w:rsid w:val="00237112"/>
    <w:rsid w:val="002376E6"/>
    <w:rsid w:val="0024014F"/>
    <w:rsid w:val="00241CEC"/>
    <w:rsid w:val="00242A44"/>
    <w:rsid w:val="002445A9"/>
    <w:rsid w:val="00244C9A"/>
    <w:rsid w:val="00244E13"/>
    <w:rsid w:val="00245068"/>
    <w:rsid w:val="00246FE5"/>
    <w:rsid w:val="00247216"/>
    <w:rsid w:val="00247342"/>
    <w:rsid w:val="00250755"/>
    <w:rsid w:val="00251093"/>
    <w:rsid w:val="00253633"/>
    <w:rsid w:val="00253B2A"/>
    <w:rsid w:val="002544BB"/>
    <w:rsid w:val="00255957"/>
    <w:rsid w:val="0025600C"/>
    <w:rsid w:val="00256E82"/>
    <w:rsid w:val="0025781D"/>
    <w:rsid w:val="002579C0"/>
    <w:rsid w:val="00257B1B"/>
    <w:rsid w:val="0026282E"/>
    <w:rsid w:val="00262C38"/>
    <w:rsid w:val="00262DB6"/>
    <w:rsid w:val="00263549"/>
    <w:rsid w:val="00263D79"/>
    <w:rsid w:val="00266700"/>
    <w:rsid w:val="00267E46"/>
    <w:rsid w:val="00270087"/>
    <w:rsid w:val="002717FD"/>
    <w:rsid w:val="0027183D"/>
    <w:rsid w:val="0027208E"/>
    <w:rsid w:val="00272F7A"/>
    <w:rsid w:val="002762AA"/>
    <w:rsid w:val="00277260"/>
    <w:rsid w:val="00277753"/>
    <w:rsid w:val="00280679"/>
    <w:rsid w:val="002809CD"/>
    <w:rsid w:val="00281516"/>
    <w:rsid w:val="00283589"/>
    <w:rsid w:val="002837D0"/>
    <w:rsid w:val="002840EF"/>
    <w:rsid w:val="00284762"/>
    <w:rsid w:val="0028562D"/>
    <w:rsid w:val="002858A1"/>
    <w:rsid w:val="00285A2F"/>
    <w:rsid w:val="002904DB"/>
    <w:rsid w:val="00290916"/>
    <w:rsid w:val="00292304"/>
    <w:rsid w:val="00292796"/>
    <w:rsid w:val="002954BF"/>
    <w:rsid w:val="0029612E"/>
    <w:rsid w:val="002A04AD"/>
    <w:rsid w:val="002A1857"/>
    <w:rsid w:val="002A1938"/>
    <w:rsid w:val="002A1E80"/>
    <w:rsid w:val="002A2416"/>
    <w:rsid w:val="002A2598"/>
    <w:rsid w:val="002A3A28"/>
    <w:rsid w:val="002A62CC"/>
    <w:rsid w:val="002A7C5C"/>
    <w:rsid w:val="002B0455"/>
    <w:rsid w:val="002B087E"/>
    <w:rsid w:val="002B588E"/>
    <w:rsid w:val="002B6D83"/>
    <w:rsid w:val="002B72FE"/>
    <w:rsid w:val="002C063D"/>
    <w:rsid w:val="002C0EDB"/>
    <w:rsid w:val="002C27A3"/>
    <w:rsid w:val="002C6132"/>
    <w:rsid w:val="002C653A"/>
    <w:rsid w:val="002C67AD"/>
    <w:rsid w:val="002C7F38"/>
    <w:rsid w:val="002D1FA7"/>
    <w:rsid w:val="002D5495"/>
    <w:rsid w:val="002D620C"/>
    <w:rsid w:val="002E20A0"/>
    <w:rsid w:val="002E3543"/>
    <w:rsid w:val="002E3926"/>
    <w:rsid w:val="002E429F"/>
    <w:rsid w:val="002E5520"/>
    <w:rsid w:val="002E5B2D"/>
    <w:rsid w:val="002E5C88"/>
    <w:rsid w:val="002E5EBF"/>
    <w:rsid w:val="002E666E"/>
    <w:rsid w:val="002E6711"/>
    <w:rsid w:val="002F1606"/>
    <w:rsid w:val="002F1AA1"/>
    <w:rsid w:val="002F2E98"/>
    <w:rsid w:val="002F40EF"/>
    <w:rsid w:val="002F4EE6"/>
    <w:rsid w:val="002F5CB0"/>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48D"/>
    <w:rsid w:val="00334E4F"/>
    <w:rsid w:val="0033606D"/>
    <w:rsid w:val="003366BD"/>
    <w:rsid w:val="00337A5E"/>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2AAE"/>
    <w:rsid w:val="003532A4"/>
    <w:rsid w:val="00353451"/>
    <w:rsid w:val="00353E86"/>
    <w:rsid w:val="00354EE3"/>
    <w:rsid w:val="003559F4"/>
    <w:rsid w:val="00355B68"/>
    <w:rsid w:val="0035608E"/>
    <w:rsid w:val="0035768C"/>
    <w:rsid w:val="003606C6"/>
    <w:rsid w:val="003612BE"/>
    <w:rsid w:val="003661AB"/>
    <w:rsid w:val="00366977"/>
    <w:rsid w:val="00370C18"/>
    <w:rsid w:val="00371032"/>
    <w:rsid w:val="00371B44"/>
    <w:rsid w:val="00371D04"/>
    <w:rsid w:val="003722D5"/>
    <w:rsid w:val="00372400"/>
    <w:rsid w:val="00372E9F"/>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92811"/>
    <w:rsid w:val="00393AAA"/>
    <w:rsid w:val="003956BC"/>
    <w:rsid w:val="00395736"/>
    <w:rsid w:val="0039652E"/>
    <w:rsid w:val="00396AA4"/>
    <w:rsid w:val="00397B0C"/>
    <w:rsid w:val="003A2A9A"/>
    <w:rsid w:val="003A3642"/>
    <w:rsid w:val="003A4361"/>
    <w:rsid w:val="003A45FA"/>
    <w:rsid w:val="003A612C"/>
    <w:rsid w:val="003A62FD"/>
    <w:rsid w:val="003B2B9C"/>
    <w:rsid w:val="003B4B06"/>
    <w:rsid w:val="003B569E"/>
    <w:rsid w:val="003B7F86"/>
    <w:rsid w:val="003C122B"/>
    <w:rsid w:val="003C168A"/>
    <w:rsid w:val="003C1F68"/>
    <w:rsid w:val="003C5A97"/>
    <w:rsid w:val="003C77E5"/>
    <w:rsid w:val="003C795C"/>
    <w:rsid w:val="003C7A04"/>
    <w:rsid w:val="003D04D1"/>
    <w:rsid w:val="003D184E"/>
    <w:rsid w:val="003D1FF4"/>
    <w:rsid w:val="003D239D"/>
    <w:rsid w:val="003D2CC6"/>
    <w:rsid w:val="003D2DAE"/>
    <w:rsid w:val="003D49EA"/>
    <w:rsid w:val="003D517F"/>
    <w:rsid w:val="003D55C8"/>
    <w:rsid w:val="003D58A8"/>
    <w:rsid w:val="003D5B00"/>
    <w:rsid w:val="003D5D57"/>
    <w:rsid w:val="003D6AB6"/>
    <w:rsid w:val="003D78A3"/>
    <w:rsid w:val="003E26F2"/>
    <w:rsid w:val="003E3337"/>
    <w:rsid w:val="003E59F9"/>
    <w:rsid w:val="003E7088"/>
    <w:rsid w:val="003E7115"/>
    <w:rsid w:val="003E7EEF"/>
    <w:rsid w:val="003F00FE"/>
    <w:rsid w:val="003F021C"/>
    <w:rsid w:val="003F0246"/>
    <w:rsid w:val="003F0AF9"/>
    <w:rsid w:val="003F1330"/>
    <w:rsid w:val="003F1EC9"/>
    <w:rsid w:val="003F2943"/>
    <w:rsid w:val="003F3E17"/>
    <w:rsid w:val="003F4ADC"/>
    <w:rsid w:val="003F52B2"/>
    <w:rsid w:val="003F672A"/>
    <w:rsid w:val="00401B3A"/>
    <w:rsid w:val="00402768"/>
    <w:rsid w:val="004038BD"/>
    <w:rsid w:val="00403D98"/>
    <w:rsid w:val="004057EF"/>
    <w:rsid w:val="00405BF2"/>
    <w:rsid w:val="0040686D"/>
    <w:rsid w:val="00406E11"/>
    <w:rsid w:val="00406F79"/>
    <w:rsid w:val="00407904"/>
    <w:rsid w:val="004136B5"/>
    <w:rsid w:val="00413F94"/>
    <w:rsid w:val="0041475F"/>
    <w:rsid w:val="00415360"/>
    <w:rsid w:val="004179BF"/>
    <w:rsid w:val="00421170"/>
    <w:rsid w:val="0042132B"/>
    <w:rsid w:val="00421F12"/>
    <w:rsid w:val="00426175"/>
    <w:rsid w:val="00426425"/>
    <w:rsid w:val="00426AF2"/>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0CA4"/>
    <w:rsid w:val="00454D73"/>
    <w:rsid w:val="004558E9"/>
    <w:rsid w:val="0045777E"/>
    <w:rsid w:val="00460744"/>
    <w:rsid w:val="00460926"/>
    <w:rsid w:val="004610FD"/>
    <w:rsid w:val="004628FC"/>
    <w:rsid w:val="00470323"/>
    <w:rsid w:val="0047077D"/>
    <w:rsid w:val="00471192"/>
    <w:rsid w:val="00472F32"/>
    <w:rsid w:val="00473EA7"/>
    <w:rsid w:val="004744BB"/>
    <w:rsid w:val="004748E0"/>
    <w:rsid w:val="004760C0"/>
    <w:rsid w:val="00476FE6"/>
    <w:rsid w:val="00481F40"/>
    <w:rsid w:val="00481FB2"/>
    <w:rsid w:val="0048258B"/>
    <w:rsid w:val="0048322F"/>
    <w:rsid w:val="0048343D"/>
    <w:rsid w:val="004836C9"/>
    <w:rsid w:val="004842A3"/>
    <w:rsid w:val="00486C8C"/>
    <w:rsid w:val="00487153"/>
    <w:rsid w:val="004903FF"/>
    <w:rsid w:val="00490655"/>
    <w:rsid w:val="00493056"/>
    <w:rsid w:val="00493110"/>
    <w:rsid w:val="004931DD"/>
    <w:rsid w:val="004942F6"/>
    <w:rsid w:val="00494C00"/>
    <w:rsid w:val="00496261"/>
    <w:rsid w:val="004979E8"/>
    <w:rsid w:val="00497E4C"/>
    <w:rsid w:val="004A02D3"/>
    <w:rsid w:val="004A2D4E"/>
    <w:rsid w:val="004A4BA9"/>
    <w:rsid w:val="004A4DCE"/>
    <w:rsid w:val="004A6934"/>
    <w:rsid w:val="004B004C"/>
    <w:rsid w:val="004B05C8"/>
    <w:rsid w:val="004B255A"/>
    <w:rsid w:val="004B2679"/>
    <w:rsid w:val="004B3753"/>
    <w:rsid w:val="004B43DD"/>
    <w:rsid w:val="004B4F18"/>
    <w:rsid w:val="004B5B97"/>
    <w:rsid w:val="004B77DF"/>
    <w:rsid w:val="004B7B4E"/>
    <w:rsid w:val="004C31D2"/>
    <w:rsid w:val="004C4BCA"/>
    <w:rsid w:val="004C4BD2"/>
    <w:rsid w:val="004C56F1"/>
    <w:rsid w:val="004C59B2"/>
    <w:rsid w:val="004C5C6B"/>
    <w:rsid w:val="004C7368"/>
    <w:rsid w:val="004D27E4"/>
    <w:rsid w:val="004D4799"/>
    <w:rsid w:val="004D55C2"/>
    <w:rsid w:val="004D77AE"/>
    <w:rsid w:val="004D7C44"/>
    <w:rsid w:val="004E11B5"/>
    <w:rsid w:val="004E1740"/>
    <w:rsid w:val="004E2CD8"/>
    <w:rsid w:val="004E354F"/>
    <w:rsid w:val="004E6600"/>
    <w:rsid w:val="004E72EE"/>
    <w:rsid w:val="004F1663"/>
    <w:rsid w:val="004F16C2"/>
    <w:rsid w:val="004F1725"/>
    <w:rsid w:val="004F1801"/>
    <w:rsid w:val="004F2FEA"/>
    <w:rsid w:val="004F568C"/>
    <w:rsid w:val="004F77EA"/>
    <w:rsid w:val="004F7D96"/>
    <w:rsid w:val="00500DEF"/>
    <w:rsid w:val="005012E9"/>
    <w:rsid w:val="005013E8"/>
    <w:rsid w:val="0050142A"/>
    <w:rsid w:val="00501576"/>
    <w:rsid w:val="00502491"/>
    <w:rsid w:val="00502F22"/>
    <w:rsid w:val="005034A7"/>
    <w:rsid w:val="005038F6"/>
    <w:rsid w:val="00504F5B"/>
    <w:rsid w:val="00505DBB"/>
    <w:rsid w:val="00507888"/>
    <w:rsid w:val="00507B5C"/>
    <w:rsid w:val="0051039E"/>
    <w:rsid w:val="00510637"/>
    <w:rsid w:val="00510844"/>
    <w:rsid w:val="00511D7F"/>
    <w:rsid w:val="00512239"/>
    <w:rsid w:val="00513230"/>
    <w:rsid w:val="005143BA"/>
    <w:rsid w:val="00514A2E"/>
    <w:rsid w:val="005157A2"/>
    <w:rsid w:val="00520259"/>
    <w:rsid w:val="005202A6"/>
    <w:rsid w:val="005202B2"/>
    <w:rsid w:val="00521131"/>
    <w:rsid w:val="005214D9"/>
    <w:rsid w:val="0052349D"/>
    <w:rsid w:val="00523A3F"/>
    <w:rsid w:val="0052469E"/>
    <w:rsid w:val="00525176"/>
    <w:rsid w:val="00525CA7"/>
    <w:rsid w:val="005262CC"/>
    <w:rsid w:val="00527C0B"/>
    <w:rsid w:val="00527EB5"/>
    <w:rsid w:val="0053191D"/>
    <w:rsid w:val="00531D98"/>
    <w:rsid w:val="00534AB3"/>
    <w:rsid w:val="0053586B"/>
    <w:rsid w:val="00536140"/>
    <w:rsid w:val="0053782A"/>
    <w:rsid w:val="00540CAC"/>
    <w:rsid w:val="005410F6"/>
    <w:rsid w:val="0054191D"/>
    <w:rsid w:val="00541BDB"/>
    <w:rsid w:val="00541EAD"/>
    <w:rsid w:val="00544883"/>
    <w:rsid w:val="00544909"/>
    <w:rsid w:val="005449C0"/>
    <w:rsid w:val="005455F9"/>
    <w:rsid w:val="005501BE"/>
    <w:rsid w:val="00553840"/>
    <w:rsid w:val="00556E27"/>
    <w:rsid w:val="0055711F"/>
    <w:rsid w:val="00560FC6"/>
    <w:rsid w:val="005612C9"/>
    <w:rsid w:val="00561346"/>
    <w:rsid w:val="005618DE"/>
    <w:rsid w:val="00561AFD"/>
    <w:rsid w:val="00561E32"/>
    <w:rsid w:val="0056245C"/>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4D3"/>
    <w:rsid w:val="00575B6C"/>
    <w:rsid w:val="005761D3"/>
    <w:rsid w:val="00580742"/>
    <w:rsid w:val="0058148C"/>
    <w:rsid w:val="0058392E"/>
    <w:rsid w:val="0058398B"/>
    <w:rsid w:val="00583DEC"/>
    <w:rsid w:val="00584C1B"/>
    <w:rsid w:val="0058696E"/>
    <w:rsid w:val="00590DD7"/>
    <w:rsid w:val="00590FF5"/>
    <w:rsid w:val="00591415"/>
    <w:rsid w:val="0059227B"/>
    <w:rsid w:val="00594BE3"/>
    <w:rsid w:val="0059769F"/>
    <w:rsid w:val="005A10A2"/>
    <w:rsid w:val="005A44A8"/>
    <w:rsid w:val="005A65B3"/>
    <w:rsid w:val="005A70F1"/>
    <w:rsid w:val="005B0966"/>
    <w:rsid w:val="005B1299"/>
    <w:rsid w:val="005B21AB"/>
    <w:rsid w:val="005B37DA"/>
    <w:rsid w:val="005B38C0"/>
    <w:rsid w:val="005B5CFC"/>
    <w:rsid w:val="005B6B10"/>
    <w:rsid w:val="005B795D"/>
    <w:rsid w:val="005C00CA"/>
    <w:rsid w:val="005C0265"/>
    <w:rsid w:val="005C0CD3"/>
    <w:rsid w:val="005C389D"/>
    <w:rsid w:val="005C390B"/>
    <w:rsid w:val="005C518D"/>
    <w:rsid w:val="005C66E5"/>
    <w:rsid w:val="005C7096"/>
    <w:rsid w:val="005C711F"/>
    <w:rsid w:val="005C761B"/>
    <w:rsid w:val="005D1A67"/>
    <w:rsid w:val="005D213F"/>
    <w:rsid w:val="005D3A73"/>
    <w:rsid w:val="005D511B"/>
    <w:rsid w:val="005D5AA1"/>
    <w:rsid w:val="005E18B0"/>
    <w:rsid w:val="005E197F"/>
    <w:rsid w:val="005E1E4C"/>
    <w:rsid w:val="005E2A0D"/>
    <w:rsid w:val="005E385A"/>
    <w:rsid w:val="005E3CE7"/>
    <w:rsid w:val="005E5FD9"/>
    <w:rsid w:val="005E6AE2"/>
    <w:rsid w:val="005E7317"/>
    <w:rsid w:val="005F14F5"/>
    <w:rsid w:val="005F44B0"/>
    <w:rsid w:val="005F6CA6"/>
    <w:rsid w:val="00600F76"/>
    <w:rsid w:val="00602200"/>
    <w:rsid w:val="00602A61"/>
    <w:rsid w:val="006046F1"/>
    <w:rsid w:val="006052E0"/>
    <w:rsid w:val="00605E2C"/>
    <w:rsid w:val="00606E7E"/>
    <w:rsid w:val="006101EB"/>
    <w:rsid w:val="00610508"/>
    <w:rsid w:val="00610D48"/>
    <w:rsid w:val="006127B7"/>
    <w:rsid w:val="0061334D"/>
    <w:rsid w:val="006134D3"/>
    <w:rsid w:val="00613820"/>
    <w:rsid w:val="00615A24"/>
    <w:rsid w:val="00617AD0"/>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59F9"/>
    <w:rsid w:val="00656B41"/>
    <w:rsid w:val="00657691"/>
    <w:rsid w:val="00657969"/>
    <w:rsid w:val="00657B80"/>
    <w:rsid w:val="00657FF3"/>
    <w:rsid w:val="00661696"/>
    <w:rsid w:val="0066283C"/>
    <w:rsid w:val="00665891"/>
    <w:rsid w:val="006664E6"/>
    <w:rsid w:val="00666D31"/>
    <w:rsid w:val="00666F1C"/>
    <w:rsid w:val="00667C02"/>
    <w:rsid w:val="0067045D"/>
    <w:rsid w:val="00671B89"/>
    <w:rsid w:val="00672238"/>
    <w:rsid w:val="00672783"/>
    <w:rsid w:val="006735C5"/>
    <w:rsid w:val="00675464"/>
    <w:rsid w:val="00675B3C"/>
    <w:rsid w:val="0067706A"/>
    <w:rsid w:val="00677A3A"/>
    <w:rsid w:val="00681051"/>
    <w:rsid w:val="00681513"/>
    <w:rsid w:val="0068152E"/>
    <w:rsid w:val="006817DE"/>
    <w:rsid w:val="0068185D"/>
    <w:rsid w:val="00682533"/>
    <w:rsid w:val="006826CB"/>
    <w:rsid w:val="00683627"/>
    <w:rsid w:val="006837CC"/>
    <w:rsid w:val="00683EEA"/>
    <w:rsid w:val="006846EB"/>
    <w:rsid w:val="00685316"/>
    <w:rsid w:val="00685802"/>
    <w:rsid w:val="00685B8C"/>
    <w:rsid w:val="00686328"/>
    <w:rsid w:val="0068662C"/>
    <w:rsid w:val="0068735A"/>
    <w:rsid w:val="00687361"/>
    <w:rsid w:val="006910DA"/>
    <w:rsid w:val="00691964"/>
    <w:rsid w:val="00691F54"/>
    <w:rsid w:val="00692DA9"/>
    <w:rsid w:val="0069398D"/>
    <w:rsid w:val="00693AC5"/>
    <w:rsid w:val="00694899"/>
    <w:rsid w:val="0069495C"/>
    <w:rsid w:val="006960CB"/>
    <w:rsid w:val="006A4D10"/>
    <w:rsid w:val="006A6CB0"/>
    <w:rsid w:val="006A7F4E"/>
    <w:rsid w:val="006B1B49"/>
    <w:rsid w:val="006B3903"/>
    <w:rsid w:val="006B46C4"/>
    <w:rsid w:val="006B57AB"/>
    <w:rsid w:val="006B5DBA"/>
    <w:rsid w:val="006B66E4"/>
    <w:rsid w:val="006B795D"/>
    <w:rsid w:val="006C09F0"/>
    <w:rsid w:val="006C1DDF"/>
    <w:rsid w:val="006C2449"/>
    <w:rsid w:val="006C47EF"/>
    <w:rsid w:val="006C4B22"/>
    <w:rsid w:val="006C6555"/>
    <w:rsid w:val="006C77B0"/>
    <w:rsid w:val="006D0123"/>
    <w:rsid w:val="006D0BAF"/>
    <w:rsid w:val="006D0D01"/>
    <w:rsid w:val="006D15D3"/>
    <w:rsid w:val="006D1FAC"/>
    <w:rsid w:val="006D2C53"/>
    <w:rsid w:val="006D2E10"/>
    <w:rsid w:val="006D340A"/>
    <w:rsid w:val="006D430D"/>
    <w:rsid w:val="006D44E0"/>
    <w:rsid w:val="006D4AB6"/>
    <w:rsid w:val="006D614E"/>
    <w:rsid w:val="006D6285"/>
    <w:rsid w:val="006D79CF"/>
    <w:rsid w:val="006E06D0"/>
    <w:rsid w:val="006E1DCB"/>
    <w:rsid w:val="006E3AD1"/>
    <w:rsid w:val="006E3BC6"/>
    <w:rsid w:val="006E50DF"/>
    <w:rsid w:val="006E7263"/>
    <w:rsid w:val="006E7EE7"/>
    <w:rsid w:val="006F0351"/>
    <w:rsid w:val="006F1CD3"/>
    <w:rsid w:val="006F2C11"/>
    <w:rsid w:val="006F4930"/>
    <w:rsid w:val="006F4EFC"/>
    <w:rsid w:val="006F6984"/>
    <w:rsid w:val="006F6D13"/>
    <w:rsid w:val="006F74B1"/>
    <w:rsid w:val="00701F41"/>
    <w:rsid w:val="00705B37"/>
    <w:rsid w:val="007112EA"/>
    <w:rsid w:val="00711DA3"/>
    <w:rsid w:val="00711DB0"/>
    <w:rsid w:val="00711E47"/>
    <w:rsid w:val="007120D2"/>
    <w:rsid w:val="00712E41"/>
    <w:rsid w:val="00713ACD"/>
    <w:rsid w:val="00715A1D"/>
    <w:rsid w:val="00716A89"/>
    <w:rsid w:val="007170E6"/>
    <w:rsid w:val="007206ED"/>
    <w:rsid w:val="007212A8"/>
    <w:rsid w:val="00721877"/>
    <w:rsid w:val="00721BF1"/>
    <w:rsid w:val="007226DC"/>
    <w:rsid w:val="007230FF"/>
    <w:rsid w:val="00724B5C"/>
    <w:rsid w:val="00725B63"/>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8C8"/>
    <w:rsid w:val="00752CEE"/>
    <w:rsid w:val="00755437"/>
    <w:rsid w:val="007563AC"/>
    <w:rsid w:val="007566F6"/>
    <w:rsid w:val="00757BA6"/>
    <w:rsid w:val="00760989"/>
    <w:rsid w:val="00760BB0"/>
    <w:rsid w:val="00761480"/>
    <w:rsid w:val="0076157A"/>
    <w:rsid w:val="00761F13"/>
    <w:rsid w:val="00762693"/>
    <w:rsid w:val="00765623"/>
    <w:rsid w:val="00765C77"/>
    <w:rsid w:val="007666DA"/>
    <w:rsid w:val="007669DF"/>
    <w:rsid w:val="00766C79"/>
    <w:rsid w:val="00766D11"/>
    <w:rsid w:val="00771F76"/>
    <w:rsid w:val="007725A9"/>
    <w:rsid w:val="00773672"/>
    <w:rsid w:val="007740E0"/>
    <w:rsid w:val="007769F5"/>
    <w:rsid w:val="007770D9"/>
    <w:rsid w:val="00777227"/>
    <w:rsid w:val="00777303"/>
    <w:rsid w:val="007814A6"/>
    <w:rsid w:val="007823B7"/>
    <w:rsid w:val="00784593"/>
    <w:rsid w:val="00785255"/>
    <w:rsid w:val="00787DBF"/>
    <w:rsid w:val="00791A81"/>
    <w:rsid w:val="0079213F"/>
    <w:rsid w:val="007922D9"/>
    <w:rsid w:val="00792E5C"/>
    <w:rsid w:val="007945FB"/>
    <w:rsid w:val="0079578B"/>
    <w:rsid w:val="007975E1"/>
    <w:rsid w:val="007978F6"/>
    <w:rsid w:val="007A00EF"/>
    <w:rsid w:val="007A0E9B"/>
    <w:rsid w:val="007A1119"/>
    <w:rsid w:val="007A1988"/>
    <w:rsid w:val="007A2286"/>
    <w:rsid w:val="007A5681"/>
    <w:rsid w:val="007A62FD"/>
    <w:rsid w:val="007B19EA"/>
    <w:rsid w:val="007B395A"/>
    <w:rsid w:val="007B4B7C"/>
    <w:rsid w:val="007B601E"/>
    <w:rsid w:val="007B7D58"/>
    <w:rsid w:val="007C066A"/>
    <w:rsid w:val="007C0A2D"/>
    <w:rsid w:val="007C156D"/>
    <w:rsid w:val="007C1808"/>
    <w:rsid w:val="007C27B0"/>
    <w:rsid w:val="007C2840"/>
    <w:rsid w:val="007C2CE8"/>
    <w:rsid w:val="007C507A"/>
    <w:rsid w:val="007C5367"/>
    <w:rsid w:val="007C5D63"/>
    <w:rsid w:val="007D0C30"/>
    <w:rsid w:val="007D0C52"/>
    <w:rsid w:val="007D3433"/>
    <w:rsid w:val="007D3BB8"/>
    <w:rsid w:val="007D4001"/>
    <w:rsid w:val="007D4705"/>
    <w:rsid w:val="007D517C"/>
    <w:rsid w:val="007D5496"/>
    <w:rsid w:val="007D58A8"/>
    <w:rsid w:val="007E003B"/>
    <w:rsid w:val="007E0489"/>
    <w:rsid w:val="007E0CB8"/>
    <w:rsid w:val="007E128A"/>
    <w:rsid w:val="007E40BC"/>
    <w:rsid w:val="007E5553"/>
    <w:rsid w:val="007E583A"/>
    <w:rsid w:val="007E58ED"/>
    <w:rsid w:val="007E5E1B"/>
    <w:rsid w:val="007E616E"/>
    <w:rsid w:val="007E6956"/>
    <w:rsid w:val="007E720D"/>
    <w:rsid w:val="007E73C0"/>
    <w:rsid w:val="007E7F7B"/>
    <w:rsid w:val="007F19C8"/>
    <w:rsid w:val="007F2603"/>
    <w:rsid w:val="007F300B"/>
    <w:rsid w:val="007F65D0"/>
    <w:rsid w:val="007F73C9"/>
    <w:rsid w:val="008010BF"/>
    <w:rsid w:val="00801190"/>
    <w:rsid w:val="008014C3"/>
    <w:rsid w:val="00801D90"/>
    <w:rsid w:val="0080363E"/>
    <w:rsid w:val="00804880"/>
    <w:rsid w:val="00804DC3"/>
    <w:rsid w:val="00805224"/>
    <w:rsid w:val="00810377"/>
    <w:rsid w:val="00810507"/>
    <w:rsid w:val="0081121E"/>
    <w:rsid w:val="00811DBA"/>
    <w:rsid w:val="00812192"/>
    <w:rsid w:val="0081322B"/>
    <w:rsid w:val="00815245"/>
    <w:rsid w:val="008168DF"/>
    <w:rsid w:val="00816AA0"/>
    <w:rsid w:val="0082073E"/>
    <w:rsid w:val="00821C0F"/>
    <w:rsid w:val="00823079"/>
    <w:rsid w:val="0082410B"/>
    <w:rsid w:val="008251AF"/>
    <w:rsid w:val="0082535B"/>
    <w:rsid w:val="00825818"/>
    <w:rsid w:val="00825B28"/>
    <w:rsid w:val="00827C05"/>
    <w:rsid w:val="0083095B"/>
    <w:rsid w:val="008326F7"/>
    <w:rsid w:val="00832943"/>
    <w:rsid w:val="00832E9B"/>
    <w:rsid w:val="00834C40"/>
    <w:rsid w:val="00835F88"/>
    <w:rsid w:val="00836488"/>
    <w:rsid w:val="008376C7"/>
    <w:rsid w:val="00837AC0"/>
    <w:rsid w:val="008403BE"/>
    <w:rsid w:val="0084081A"/>
    <w:rsid w:val="00841B7C"/>
    <w:rsid w:val="0084677A"/>
    <w:rsid w:val="00846B7F"/>
    <w:rsid w:val="00847B32"/>
    <w:rsid w:val="00850812"/>
    <w:rsid w:val="00851BD8"/>
    <w:rsid w:val="0085313E"/>
    <w:rsid w:val="0085395E"/>
    <w:rsid w:val="00853A55"/>
    <w:rsid w:val="00854317"/>
    <w:rsid w:val="00854F2E"/>
    <w:rsid w:val="00861C91"/>
    <w:rsid w:val="0086266B"/>
    <w:rsid w:val="008629CC"/>
    <w:rsid w:val="00862E65"/>
    <w:rsid w:val="0086309F"/>
    <w:rsid w:val="008653D6"/>
    <w:rsid w:val="0086692E"/>
    <w:rsid w:val="008674F0"/>
    <w:rsid w:val="00867D21"/>
    <w:rsid w:val="00867EEE"/>
    <w:rsid w:val="008708F2"/>
    <w:rsid w:val="00873348"/>
    <w:rsid w:val="0087338B"/>
    <w:rsid w:val="008734FA"/>
    <w:rsid w:val="008738D1"/>
    <w:rsid w:val="00874BEC"/>
    <w:rsid w:val="00874EEB"/>
    <w:rsid w:val="0087651F"/>
    <w:rsid w:val="00876B9A"/>
    <w:rsid w:val="00877B8D"/>
    <w:rsid w:val="00880395"/>
    <w:rsid w:val="00881E57"/>
    <w:rsid w:val="00882A38"/>
    <w:rsid w:val="00884D2D"/>
    <w:rsid w:val="00885C17"/>
    <w:rsid w:val="00886CBD"/>
    <w:rsid w:val="00887486"/>
    <w:rsid w:val="008933BF"/>
    <w:rsid w:val="00893B21"/>
    <w:rsid w:val="00894328"/>
    <w:rsid w:val="008975C6"/>
    <w:rsid w:val="00897CD2"/>
    <w:rsid w:val="008A099E"/>
    <w:rsid w:val="008A10C4"/>
    <w:rsid w:val="008A1BD2"/>
    <w:rsid w:val="008A1D5A"/>
    <w:rsid w:val="008A2086"/>
    <w:rsid w:val="008A2C19"/>
    <w:rsid w:val="008A4942"/>
    <w:rsid w:val="008A6B7D"/>
    <w:rsid w:val="008B0248"/>
    <w:rsid w:val="008B0D39"/>
    <w:rsid w:val="008B2B16"/>
    <w:rsid w:val="008B4130"/>
    <w:rsid w:val="008B4820"/>
    <w:rsid w:val="008B5F26"/>
    <w:rsid w:val="008C2BE3"/>
    <w:rsid w:val="008C43AB"/>
    <w:rsid w:val="008C4E70"/>
    <w:rsid w:val="008C71B0"/>
    <w:rsid w:val="008D07AC"/>
    <w:rsid w:val="008D1704"/>
    <w:rsid w:val="008D191D"/>
    <w:rsid w:val="008D1AF7"/>
    <w:rsid w:val="008D32A7"/>
    <w:rsid w:val="008D34BC"/>
    <w:rsid w:val="008D3F9F"/>
    <w:rsid w:val="008E0264"/>
    <w:rsid w:val="008E1CCA"/>
    <w:rsid w:val="008E2405"/>
    <w:rsid w:val="008E286A"/>
    <w:rsid w:val="008E3674"/>
    <w:rsid w:val="008E3D27"/>
    <w:rsid w:val="008E48AA"/>
    <w:rsid w:val="008E4ADF"/>
    <w:rsid w:val="008E5E96"/>
    <w:rsid w:val="008F045D"/>
    <w:rsid w:val="008F08F2"/>
    <w:rsid w:val="008F1C1F"/>
    <w:rsid w:val="008F1EFB"/>
    <w:rsid w:val="008F3023"/>
    <w:rsid w:val="008F33C2"/>
    <w:rsid w:val="008F377A"/>
    <w:rsid w:val="008F3CEC"/>
    <w:rsid w:val="008F5F33"/>
    <w:rsid w:val="008F7843"/>
    <w:rsid w:val="008F7CFC"/>
    <w:rsid w:val="009006D6"/>
    <w:rsid w:val="00900F14"/>
    <w:rsid w:val="00901D92"/>
    <w:rsid w:val="009066D9"/>
    <w:rsid w:val="00910155"/>
    <w:rsid w:val="0091046A"/>
    <w:rsid w:val="00910ECF"/>
    <w:rsid w:val="00911A28"/>
    <w:rsid w:val="0091254F"/>
    <w:rsid w:val="00912C71"/>
    <w:rsid w:val="00913E68"/>
    <w:rsid w:val="009142F3"/>
    <w:rsid w:val="009148D9"/>
    <w:rsid w:val="009154B5"/>
    <w:rsid w:val="009164FF"/>
    <w:rsid w:val="00916500"/>
    <w:rsid w:val="0091664E"/>
    <w:rsid w:val="00916E16"/>
    <w:rsid w:val="00916E64"/>
    <w:rsid w:val="0091787A"/>
    <w:rsid w:val="0092067D"/>
    <w:rsid w:val="009211F5"/>
    <w:rsid w:val="00923770"/>
    <w:rsid w:val="00925754"/>
    <w:rsid w:val="00925796"/>
    <w:rsid w:val="00926ABD"/>
    <w:rsid w:val="00927366"/>
    <w:rsid w:val="00930C88"/>
    <w:rsid w:val="00931997"/>
    <w:rsid w:val="00931D5E"/>
    <w:rsid w:val="00934842"/>
    <w:rsid w:val="00935438"/>
    <w:rsid w:val="009373FC"/>
    <w:rsid w:val="0094038C"/>
    <w:rsid w:val="009412B0"/>
    <w:rsid w:val="00942692"/>
    <w:rsid w:val="009434FD"/>
    <w:rsid w:val="009436FE"/>
    <w:rsid w:val="00944AC0"/>
    <w:rsid w:val="009462F3"/>
    <w:rsid w:val="00947907"/>
    <w:rsid w:val="00947F4E"/>
    <w:rsid w:val="009511A0"/>
    <w:rsid w:val="00951312"/>
    <w:rsid w:val="00951DD6"/>
    <w:rsid w:val="00952C43"/>
    <w:rsid w:val="0095582C"/>
    <w:rsid w:val="0095615A"/>
    <w:rsid w:val="009615EA"/>
    <w:rsid w:val="00963BFA"/>
    <w:rsid w:val="0096482F"/>
    <w:rsid w:val="009666BC"/>
    <w:rsid w:val="00966D47"/>
    <w:rsid w:val="00967CC1"/>
    <w:rsid w:val="00970F64"/>
    <w:rsid w:val="00970FE2"/>
    <w:rsid w:val="009712CA"/>
    <w:rsid w:val="00973EBC"/>
    <w:rsid w:val="009745E1"/>
    <w:rsid w:val="0097486B"/>
    <w:rsid w:val="00975417"/>
    <w:rsid w:val="009769F2"/>
    <w:rsid w:val="0097771F"/>
    <w:rsid w:val="00980545"/>
    <w:rsid w:val="009818BE"/>
    <w:rsid w:val="009844DF"/>
    <w:rsid w:val="00986993"/>
    <w:rsid w:val="00987A02"/>
    <w:rsid w:val="00992312"/>
    <w:rsid w:val="00996FDB"/>
    <w:rsid w:val="00997EE7"/>
    <w:rsid w:val="009A1183"/>
    <w:rsid w:val="009A397A"/>
    <w:rsid w:val="009A3CD2"/>
    <w:rsid w:val="009A56D7"/>
    <w:rsid w:val="009A5913"/>
    <w:rsid w:val="009A5C74"/>
    <w:rsid w:val="009A604F"/>
    <w:rsid w:val="009A6585"/>
    <w:rsid w:val="009A7AAE"/>
    <w:rsid w:val="009B015F"/>
    <w:rsid w:val="009B1921"/>
    <w:rsid w:val="009B47B8"/>
    <w:rsid w:val="009B4DCD"/>
    <w:rsid w:val="009B6468"/>
    <w:rsid w:val="009B7660"/>
    <w:rsid w:val="009B7B92"/>
    <w:rsid w:val="009C0DED"/>
    <w:rsid w:val="009C100A"/>
    <w:rsid w:val="009C1189"/>
    <w:rsid w:val="009C123B"/>
    <w:rsid w:val="009C27CE"/>
    <w:rsid w:val="009C4243"/>
    <w:rsid w:val="009C5548"/>
    <w:rsid w:val="009C5DE7"/>
    <w:rsid w:val="009C75E2"/>
    <w:rsid w:val="009D194D"/>
    <w:rsid w:val="009D1DAA"/>
    <w:rsid w:val="009D2B0E"/>
    <w:rsid w:val="009D3B09"/>
    <w:rsid w:val="009D5671"/>
    <w:rsid w:val="009D61D2"/>
    <w:rsid w:val="009D70F7"/>
    <w:rsid w:val="009D7E43"/>
    <w:rsid w:val="009E008F"/>
    <w:rsid w:val="009E1181"/>
    <w:rsid w:val="009E2D9B"/>
    <w:rsid w:val="009E3B35"/>
    <w:rsid w:val="009E437A"/>
    <w:rsid w:val="009E472B"/>
    <w:rsid w:val="009E4C4B"/>
    <w:rsid w:val="009E71C2"/>
    <w:rsid w:val="009E7EE4"/>
    <w:rsid w:val="009F17DD"/>
    <w:rsid w:val="009F3B90"/>
    <w:rsid w:val="009F3BB8"/>
    <w:rsid w:val="009F4115"/>
    <w:rsid w:val="009F4B92"/>
    <w:rsid w:val="009F5BEA"/>
    <w:rsid w:val="009F60E8"/>
    <w:rsid w:val="009F77C1"/>
    <w:rsid w:val="009F7986"/>
    <w:rsid w:val="009F7A09"/>
    <w:rsid w:val="009F7C79"/>
    <w:rsid w:val="00A0004A"/>
    <w:rsid w:val="00A002CE"/>
    <w:rsid w:val="00A01F67"/>
    <w:rsid w:val="00A01F77"/>
    <w:rsid w:val="00A026C0"/>
    <w:rsid w:val="00A03812"/>
    <w:rsid w:val="00A04854"/>
    <w:rsid w:val="00A049C7"/>
    <w:rsid w:val="00A0629E"/>
    <w:rsid w:val="00A07A3A"/>
    <w:rsid w:val="00A1278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4A02"/>
    <w:rsid w:val="00A3562B"/>
    <w:rsid w:val="00A3760B"/>
    <w:rsid w:val="00A377E3"/>
    <w:rsid w:val="00A37D7F"/>
    <w:rsid w:val="00A40F63"/>
    <w:rsid w:val="00A4131A"/>
    <w:rsid w:val="00A4245A"/>
    <w:rsid w:val="00A42ECB"/>
    <w:rsid w:val="00A440C1"/>
    <w:rsid w:val="00A45539"/>
    <w:rsid w:val="00A46410"/>
    <w:rsid w:val="00A46B72"/>
    <w:rsid w:val="00A47FE6"/>
    <w:rsid w:val="00A50F1E"/>
    <w:rsid w:val="00A516B4"/>
    <w:rsid w:val="00A51B65"/>
    <w:rsid w:val="00A520A5"/>
    <w:rsid w:val="00A52611"/>
    <w:rsid w:val="00A52835"/>
    <w:rsid w:val="00A54490"/>
    <w:rsid w:val="00A556A4"/>
    <w:rsid w:val="00A57688"/>
    <w:rsid w:val="00A601A3"/>
    <w:rsid w:val="00A60E56"/>
    <w:rsid w:val="00A62644"/>
    <w:rsid w:val="00A62A85"/>
    <w:rsid w:val="00A64BC9"/>
    <w:rsid w:val="00A66178"/>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2CC5"/>
    <w:rsid w:val="00A93790"/>
    <w:rsid w:val="00A93BA0"/>
    <w:rsid w:val="00A93F29"/>
    <w:rsid w:val="00A93F41"/>
    <w:rsid w:val="00A945C0"/>
    <w:rsid w:val="00A96B03"/>
    <w:rsid w:val="00A96B6B"/>
    <w:rsid w:val="00A96D42"/>
    <w:rsid w:val="00AA2019"/>
    <w:rsid w:val="00AA262B"/>
    <w:rsid w:val="00AA3507"/>
    <w:rsid w:val="00AA3E8F"/>
    <w:rsid w:val="00AA6FA4"/>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136"/>
    <w:rsid w:val="00AC47E9"/>
    <w:rsid w:val="00AC4C17"/>
    <w:rsid w:val="00AC64F8"/>
    <w:rsid w:val="00AD1DAA"/>
    <w:rsid w:val="00AD2891"/>
    <w:rsid w:val="00AD70C2"/>
    <w:rsid w:val="00AD71AF"/>
    <w:rsid w:val="00AD7D05"/>
    <w:rsid w:val="00AE1B2B"/>
    <w:rsid w:val="00AE21CF"/>
    <w:rsid w:val="00AE2EFD"/>
    <w:rsid w:val="00AE39E9"/>
    <w:rsid w:val="00AE3A28"/>
    <w:rsid w:val="00AE428A"/>
    <w:rsid w:val="00AE730C"/>
    <w:rsid w:val="00AF068F"/>
    <w:rsid w:val="00AF087A"/>
    <w:rsid w:val="00AF1C29"/>
    <w:rsid w:val="00AF1E23"/>
    <w:rsid w:val="00AF2066"/>
    <w:rsid w:val="00AF215A"/>
    <w:rsid w:val="00AF44D8"/>
    <w:rsid w:val="00AF4F6C"/>
    <w:rsid w:val="00AF6757"/>
    <w:rsid w:val="00AF683F"/>
    <w:rsid w:val="00AF7701"/>
    <w:rsid w:val="00AF7F81"/>
    <w:rsid w:val="00B00069"/>
    <w:rsid w:val="00B00373"/>
    <w:rsid w:val="00B00A7A"/>
    <w:rsid w:val="00B00C9C"/>
    <w:rsid w:val="00B019A8"/>
    <w:rsid w:val="00B01AFF"/>
    <w:rsid w:val="00B02712"/>
    <w:rsid w:val="00B040EB"/>
    <w:rsid w:val="00B05117"/>
    <w:rsid w:val="00B05CC7"/>
    <w:rsid w:val="00B07565"/>
    <w:rsid w:val="00B07B44"/>
    <w:rsid w:val="00B10C25"/>
    <w:rsid w:val="00B10F73"/>
    <w:rsid w:val="00B1129E"/>
    <w:rsid w:val="00B118C7"/>
    <w:rsid w:val="00B13BE1"/>
    <w:rsid w:val="00B14216"/>
    <w:rsid w:val="00B143F2"/>
    <w:rsid w:val="00B17E46"/>
    <w:rsid w:val="00B21041"/>
    <w:rsid w:val="00B21440"/>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926"/>
    <w:rsid w:val="00B431E4"/>
    <w:rsid w:val="00B440BF"/>
    <w:rsid w:val="00B44837"/>
    <w:rsid w:val="00B44BD4"/>
    <w:rsid w:val="00B47462"/>
    <w:rsid w:val="00B51482"/>
    <w:rsid w:val="00B514F4"/>
    <w:rsid w:val="00B53814"/>
    <w:rsid w:val="00B5403D"/>
    <w:rsid w:val="00B54787"/>
    <w:rsid w:val="00B6010F"/>
    <w:rsid w:val="00B60604"/>
    <w:rsid w:val="00B60866"/>
    <w:rsid w:val="00B60944"/>
    <w:rsid w:val="00B61107"/>
    <w:rsid w:val="00B63805"/>
    <w:rsid w:val="00B63C8A"/>
    <w:rsid w:val="00B66CFB"/>
    <w:rsid w:val="00B675A4"/>
    <w:rsid w:val="00B71E82"/>
    <w:rsid w:val="00B73C24"/>
    <w:rsid w:val="00B749C5"/>
    <w:rsid w:val="00B74CE2"/>
    <w:rsid w:val="00B75C78"/>
    <w:rsid w:val="00B76763"/>
    <w:rsid w:val="00B76FDD"/>
    <w:rsid w:val="00B7732B"/>
    <w:rsid w:val="00B80D45"/>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11E"/>
    <w:rsid w:val="00BA0E1D"/>
    <w:rsid w:val="00BA0E84"/>
    <w:rsid w:val="00BA1737"/>
    <w:rsid w:val="00BA344D"/>
    <w:rsid w:val="00BA389E"/>
    <w:rsid w:val="00BA48DF"/>
    <w:rsid w:val="00BA5EF3"/>
    <w:rsid w:val="00BA67EF"/>
    <w:rsid w:val="00BB1BE1"/>
    <w:rsid w:val="00BB1C3D"/>
    <w:rsid w:val="00BB4B9B"/>
    <w:rsid w:val="00BB4EC8"/>
    <w:rsid w:val="00BB7024"/>
    <w:rsid w:val="00BB76B2"/>
    <w:rsid w:val="00BB7984"/>
    <w:rsid w:val="00BC1D7C"/>
    <w:rsid w:val="00BC25AA"/>
    <w:rsid w:val="00BC2F95"/>
    <w:rsid w:val="00BC4C46"/>
    <w:rsid w:val="00BC505F"/>
    <w:rsid w:val="00BD2069"/>
    <w:rsid w:val="00BD2561"/>
    <w:rsid w:val="00BD5BC4"/>
    <w:rsid w:val="00BD6939"/>
    <w:rsid w:val="00BE13E2"/>
    <w:rsid w:val="00BE543A"/>
    <w:rsid w:val="00BE56DB"/>
    <w:rsid w:val="00BE5BDC"/>
    <w:rsid w:val="00BE5DE7"/>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17E64"/>
    <w:rsid w:val="00C212A2"/>
    <w:rsid w:val="00C22D17"/>
    <w:rsid w:val="00C23CE1"/>
    <w:rsid w:val="00C24764"/>
    <w:rsid w:val="00C24957"/>
    <w:rsid w:val="00C25A51"/>
    <w:rsid w:val="00C25F3E"/>
    <w:rsid w:val="00C2670F"/>
    <w:rsid w:val="00C26BB2"/>
    <w:rsid w:val="00C27A66"/>
    <w:rsid w:val="00C312CC"/>
    <w:rsid w:val="00C319AC"/>
    <w:rsid w:val="00C323F6"/>
    <w:rsid w:val="00C32F26"/>
    <w:rsid w:val="00C344AE"/>
    <w:rsid w:val="00C352A5"/>
    <w:rsid w:val="00C36A82"/>
    <w:rsid w:val="00C4373B"/>
    <w:rsid w:val="00C43F69"/>
    <w:rsid w:val="00C44819"/>
    <w:rsid w:val="00C44A29"/>
    <w:rsid w:val="00C44D2A"/>
    <w:rsid w:val="00C45FB8"/>
    <w:rsid w:val="00C46B8B"/>
    <w:rsid w:val="00C4712D"/>
    <w:rsid w:val="00C47310"/>
    <w:rsid w:val="00C51441"/>
    <w:rsid w:val="00C5165F"/>
    <w:rsid w:val="00C51F8B"/>
    <w:rsid w:val="00C52F06"/>
    <w:rsid w:val="00C530B8"/>
    <w:rsid w:val="00C54661"/>
    <w:rsid w:val="00C5532B"/>
    <w:rsid w:val="00C555C9"/>
    <w:rsid w:val="00C56550"/>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697"/>
    <w:rsid w:val="00C8342F"/>
    <w:rsid w:val="00C83C64"/>
    <w:rsid w:val="00C84440"/>
    <w:rsid w:val="00C845E9"/>
    <w:rsid w:val="00C848E8"/>
    <w:rsid w:val="00C84D48"/>
    <w:rsid w:val="00C91512"/>
    <w:rsid w:val="00C91B47"/>
    <w:rsid w:val="00C928B9"/>
    <w:rsid w:val="00C930B4"/>
    <w:rsid w:val="00C93802"/>
    <w:rsid w:val="00C94F55"/>
    <w:rsid w:val="00C954B8"/>
    <w:rsid w:val="00C9571A"/>
    <w:rsid w:val="00C96022"/>
    <w:rsid w:val="00C9671F"/>
    <w:rsid w:val="00C969C1"/>
    <w:rsid w:val="00C96CD0"/>
    <w:rsid w:val="00CA4BE7"/>
    <w:rsid w:val="00CA5E7D"/>
    <w:rsid w:val="00CA7CA6"/>
    <w:rsid w:val="00CA7D62"/>
    <w:rsid w:val="00CB07A8"/>
    <w:rsid w:val="00CB07D2"/>
    <w:rsid w:val="00CB0BF7"/>
    <w:rsid w:val="00CB3DBA"/>
    <w:rsid w:val="00CB44DA"/>
    <w:rsid w:val="00CB50F0"/>
    <w:rsid w:val="00CB59E6"/>
    <w:rsid w:val="00CB6D74"/>
    <w:rsid w:val="00CC0492"/>
    <w:rsid w:val="00CC092E"/>
    <w:rsid w:val="00CC0B6A"/>
    <w:rsid w:val="00CC0E24"/>
    <w:rsid w:val="00CC16E6"/>
    <w:rsid w:val="00CC4E0C"/>
    <w:rsid w:val="00CC5AA3"/>
    <w:rsid w:val="00CD444E"/>
    <w:rsid w:val="00CD4A57"/>
    <w:rsid w:val="00CD4B78"/>
    <w:rsid w:val="00CD56EA"/>
    <w:rsid w:val="00CD588A"/>
    <w:rsid w:val="00CD5A86"/>
    <w:rsid w:val="00CD6749"/>
    <w:rsid w:val="00CD6DE8"/>
    <w:rsid w:val="00CD7EEE"/>
    <w:rsid w:val="00CD7F3D"/>
    <w:rsid w:val="00CE1811"/>
    <w:rsid w:val="00CE2009"/>
    <w:rsid w:val="00CE2A6F"/>
    <w:rsid w:val="00CE5552"/>
    <w:rsid w:val="00CE6172"/>
    <w:rsid w:val="00CE6AB1"/>
    <w:rsid w:val="00CE72F3"/>
    <w:rsid w:val="00CE7312"/>
    <w:rsid w:val="00CE7510"/>
    <w:rsid w:val="00CF0F27"/>
    <w:rsid w:val="00CF226E"/>
    <w:rsid w:val="00CF2B7D"/>
    <w:rsid w:val="00CF32F5"/>
    <w:rsid w:val="00CF4531"/>
    <w:rsid w:val="00CF4889"/>
    <w:rsid w:val="00CF56D5"/>
    <w:rsid w:val="00CF574E"/>
    <w:rsid w:val="00CF6BAE"/>
    <w:rsid w:val="00D0023B"/>
    <w:rsid w:val="00D0127B"/>
    <w:rsid w:val="00D0235E"/>
    <w:rsid w:val="00D027E1"/>
    <w:rsid w:val="00D02ECD"/>
    <w:rsid w:val="00D03551"/>
    <w:rsid w:val="00D03E8C"/>
    <w:rsid w:val="00D04532"/>
    <w:rsid w:val="00D0525A"/>
    <w:rsid w:val="00D10033"/>
    <w:rsid w:val="00D10247"/>
    <w:rsid w:val="00D12DC9"/>
    <w:rsid w:val="00D1431E"/>
    <w:rsid w:val="00D14463"/>
    <w:rsid w:val="00D146F1"/>
    <w:rsid w:val="00D14BB7"/>
    <w:rsid w:val="00D15295"/>
    <w:rsid w:val="00D1546B"/>
    <w:rsid w:val="00D15736"/>
    <w:rsid w:val="00D16AD7"/>
    <w:rsid w:val="00D17964"/>
    <w:rsid w:val="00D20994"/>
    <w:rsid w:val="00D230E7"/>
    <w:rsid w:val="00D244B7"/>
    <w:rsid w:val="00D255EB"/>
    <w:rsid w:val="00D259BE"/>
    <w:rsid w:val="00D267E2"/>
    <w:rsid w:val="00D30812"/>
    <w:rsid w:val="00D315B7"/>
    <w:rsid w:val="00D31636"/>
    <w:rsid w:val="00D33604"/>
    <w:rsid w:val="00D353B4"/>
    <w:rsid w:val="00D357A5"/>
    <w:rsid w:val="00D3657B"/>
    <w:rsid w:val="00D3768C"/>
    <w:rsid w:val="00D37B08"/>
    <w:rsid w:val="00D37F63"/>
    <w:rsid w:val="00D37FBD"/>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53AD"/>
    <w:rsid w:val="00D71178"/>
    <w:rsid w:val="00D72061"/>
    <w:rsid w:val="00D726F7"/>
    <w:rsid w:val="00D74094"/>
    <w:rsid w:val="00D744D2"/>
    <w:rsid w:val="00D74ACB"/>
    <w:rsid w:val="00D77977"/>
    <w:rsid w:val="00D8117B"/>
    <w:rsid w:val="00D819EF"/>
    <w:rsid w:val="00D82DF3"/>
    <w:rsid w:val="00D8512E"/>
    <w:rsid w:val="00D862D9"/>
    <w:rsid w:val="00D90075"/>
    <w:rsid w:val="00D9036F"/>
    <w:rsid w:val="00D91EB0"/>
    <w:rsid w:val="00D9312B"/>
    <w:rsid w:val="00D93604"/>
    <w:rsid w:val="00D93FB9"/>
    <w:rsid w:val="00D9563A"/>
    <w:rsid w:val="00D95872"/>
    <w:rsid w:val="00D968DA"/>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5C8E"/>
    <w:rsid w:val="00DC0F96"/>
    <w:rsid w:val="00DC1055"/>
    <w:rsid w:val="00DC1D96"/>
    <w:rsid w:val="00DC3080"/>
    <w:rsid w:val="00DC50EF"/>
    <w:rsid w:val="00DC5477"/>
    <w:rsid w:val="00DC68C0"/>
    <w:rsid w:val="00DD0017"/>
    <w:rsid w:val="00DD0C6B"/>
    <w:rsid w:val="00DD3A09"/>
    <w:rsid w:val="00DD3D6C"/>
    <w:rsid w:val="00DD4609"/>
    <w:rsid w:val="00DD4BF8"/>
    <w:rsid w:val="00DD5EE5"/>
    <w:rsid w:val="00DD616A"/>
    <w:rsid w:val="00DD7A0E"/>
    <w:rsid w:val="00DE0405"/>
    <w:rsid w:val="00DE23DC"/>
    <w:rsid w:val="00DE3AA8"/>
    <w:rsid w:val="00DE4842"/>
    <w:rsid w:val="00DE4EF2"/>
    <w:rsid w:val="00DE5264"/>
    <w:rsid w:val="00DE572F"/>
    <w:rsid w:val="00DE68DF"/>
    <w:rsid w:val="00DF1758"/>
    <w:rsid w:val="00DF2C0E"/>
    <w:rsid w:val="00DF548E"/>
    <w:rsid w:val="00DF61B1"/>
    <w:rsid w:val="00DF7C88"/>
    <w:rsid w:val="00E00A77"/>
    <w:rsid w:val="00E00BC8"/>
    <w:rsid w:val="00E00C2C"/>
    <w:rsid w:val="00E01584"/>
    <w:rsid w:val="00E01A00"/>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6001"/>
    <w:rsid w:val="00E206FB"/>
    <w:rsid w:val="00E21F59"/>
    <w:rsid w:val="00E2374E"/>
    <w:rsid w:val="00E26F73"/>
    <w:rsid w:val="00E276B9"/>
    <w:rsid w:val="00E27745"/>
    <w:rsid w:val="00E30155"/>
    <w:rsid w:val="00E32917"/>
    <w:rsid w:val="00E33752"/>
    <w:rsid w:val="00E33963"/>
    <w:rsid w:val="00E357BE"/>
    <w:rsid w:val="00E37632"/>
    <w:rsid w:val="00E37F4E"/>
    <w:rsid w:val="00E40CED"/>
    <w:rsid w:val="00E41842"/>
    <w:rsid w:val="00E426F1"/>
    <w:rsid w:val="00E427DF"/>
    <w:rsid w:val="00E42F46"/>
    <w:rsid w:val="00E43844"/>
    <w:rsid w:val="00E456AF"/>
    <w:rsid w:val="00E4794F"/>
    <w:rsid w:val="00E500D9"/>
    <w:rsid w:val="00E513D7"/>
    <w:rsid w:val="00E51EDF"/>
    <w:rsid w:val="00E52BB5"/>
    <w:rsid w:val="00E54A31"/>
    <w:rsid w:val="00E54E1A"/>
    <w:rsid w:val="00E563A0"/>
    <w:rsid w:val="00E5795D"/>
    <w:rsid w:val="00E60F0A"/>
    <w:rsid w:val="00E621AB"/>
    <w:rsid w:val="00E6228B"/>
    <w:rsid w:val="00E643B3"/>
    <w:rsid w:val="00E6444B"/>
    <w:rsid w:val="00E66535"/>
    <w:rsid w:val="00E66F24"/>
    <w:rsid w:val="00E678B3"/>
    <w:rsid w:val="00E7257F"/>
    <w:rsid w:val="00E732F6"/>
    <w:rsid w:val="00E7365A"/>
    <w:rsid w:val="00E73667"/>
    <w:rsid w:val="00E80519"/>
    <w:rsid w:val="00E823E2"/>
    <w:rsid w:val="00E9183E"/>
    <w:rsid w:val="00E91D5D"/>
    <w:rsid w:val="00E91FE1"/>
    <w:rsid w:val="00E937FA"/>
    <w:rsid w:val="00E94742"/>
    <w:rsid w:val="00E95B7C"/>
    <w:rsid w:val="00E96BD2"/>
    <w:rsid w:val="00E96F69"/>
    <w:rsid w:val="00E97015"/>
    <w:rsid w:val="00EA0B84"/>
    <w:rsid w:val="00EA40F8"/>
    <w:rsid w:val="00EA445A"/>
    <w:rsid w:val="00EA5E95"/>
    <w:rsid w:val="00EA719B"/>
    <w:rsid w:val="00EA7CC0"/>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BFB"/>
    <w:rsid w:val="00EB7D00"/>
    <w:rsid w:val="00EB7E02"/>
    <w:rsid w:val="00EC08D1"/>
    <w:rsid w:val="00EC446C"/>
    <w:rsid w:val="00EC6134"/>
    <w:rsid w:val="00EC698A"/>
    <w:rsid w:val="00EC6E93"/>
    <w:rsid w:val="00EC781B"/>
    <w:rsid w:val="00ED042E"/>
    <w:rsid w:val="00ED0A55"/>
    <w:rsid w:val="00ED0F1A"/>
    <w:rsid w:val="00ED4954"/>
    <w:rsid w:val="00ED5A43"/>
    <w:rsid w:val="00ED6BC0"/>
    <w:rsid w:val="00EE0943"/>
    <w:rsid w:val="00EE30DC"/>
    <w:rsid w:val="00EE316A"/>
    <w:rsid w:val="00EE33A2"/>
    <w:rsid w:val="00EE3B72"/>
    <w:rsid w:val="00EE44A7"/>
    <w:rsid w:val="00EE4ABC"/>
    <w:rsid w:val="00EE5336"/>
    <w:rsid w:val="00EE6E0C"/>
    <w:rsid w:val="00EE773A"/>
    <w:rsid w:val="00EF10B2"/>
    <w:rsid w:val="00EF1B19"/>
    <w:rsid w:val="00EF289F"/>
    <w:rsid w:val="00EF444A"/>
    <w:rsid w:val="00EF5486"/>
    <w:rsid w:val="00EF549D"/>
    <w:rsid w:val="00EF5991"/>
    <w:rsid w:val="00EF70A9"/>
    <w:rsid w:val="00F00104"/>
    <w:rsid w:val="00F014CA"/>
    <w:rsid w:val="00F0202C"/>
    <w:rsid w:val="00F02DAD"/>
    <w:rsid w:val="00F04592"/>
    <w:rsid w:val="00F07319"/>
    <w:rsid w:val="00F103C2"/>
    <w:rsid w:val="00F1199C"/>
    <w:rsid w:val="00F13173"/>
    <w:rsid w:val="00F13221"/>
    <w:rsid w:val="00F17B01"/>
    <w:rsid w:val="00F17C32"/>
    <w:rsid w:val="00F20541"/>
    <w:rsid w:val="00F20735"/>
    <w:rsid w:val="00F21732"/>
    <w:rsid w:val="00F21A41"/>
    <w:rsid w:val="00F22683"/>
    <w:rsid w:val="00F23F60"/>
    <w:rsid w:val="00F24D9C"/>
    <w:rsid w:val="00F24DC5"/>
    <w:rsid w:val="00F271D3"/>
    <w:rsid w:val="00F27A11"/>
    <w:rsid w:val="00F300ED"/>
    <w:rsid w:val="00F30667"/>
    <w:rsid w:val="00F325E7"/>
    <w:rsid w:val="00F33887"/>
    <w:rsid w:val="00F359E9"/>
    <w:rsid w:val="00F35C20"/>
    <w:rsid w:val="00F36209"/>
    <w:rsid w:val="00F37FFE"/>
    <w:rsid w:val="00F40150"/>
    <w:rsid w:val="00F42116"/>
    <w:rsid w:val="00F42206"/>
    <w:rsid w:val="00F440FA"/>
    <w:rsid w:val="00F445E9"/>
    <w:rsid w:val="00F45BC8"/>
    <w:rsid w:val="00F504CC"/>
    <w:rsid w:val="00F51241"/>
    <w:rsid w:val="00F524A3"/>
    <w:rsid w:val="00F52AD2"/>
    <w:rsid w:val="00F543E5"/>
    <w:rsid w:val="00F579D0"/>
    <w:rsid w:val="00F57B1F"/>
    <w:rsid w:val="00F6138A"/>
    <w:rsid w:val="00F633AC"/>
    <w:rsid w:val="00F642E3"/>
    <w:rsid w:val="00F6445E"/>
    <w:rsid w:val="00F65255"/>
    <w:rsid w:val="00F65638"/>
    <w:rsid w:val="00F65FAA"/>
    <w:rsid w:val="00F67040"/>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2110"/>
    <w:rsid w:val="00F939C0"/>
    <w:rsid w:val="00F93AA3"/>
    <w:rsid w:val="00F943E3"/>
    <w:rsid w:val="00F9558A"/>
    <w:rsid w:val="00F95D77"/>
    <w:rsid w:val="00F966D3"/>
    <w:rsid w:val="00F97572"/>
    <w:rsid w:val="00FA06CB"/>
    <w:rsid w:val="00FA4347"/>
    <w:rsid w:val="00FA51A2"/>
    <w:rsid w:val="00FA578E"/>
    <w:rsid w:val="00FA5D70"/>
    <w:rsid w:val="00FA6461"/>
    <w:rsid w:val="00FA6561"/>
    <w:rsid w:val="00FA65C9"/>
    <w:rsid w:val="00FA67F2"/>
    <w:rsid w:val="00FA745A"/>
    <w:rsid w:val="00FA7652"/>
    <w:rsid w:val="00FA7A08"/>
    <w:rsid w:val="00FA7B88"/>
    <w:rsid w:val="00FA7C36"/>
    <w:rsid w:val="00FB10AC"/>
    <w:rsid w:val="00FB1D68"/>
    <w:rsid w:val="00FB3820"/>
    <w:rsid w:val="00FB3E36"/>
    <w:rsid w:val="00FB4734"/>
    <w:rsid w:val="00FB5035"/>
    <w:rsid w:val="00FB54C9"/>
    <w:rsid w:val="00FB5775"/>
    <w:rsid w:val="00FB7A41"/>
    <w:rsid w:val="00FC249C"/>
    <w:rsid w:val="00FC2851"/>
    <w:rsid w:val="00FC4DE1"/>
    <w:rsid w:val="00FC5DD9"/>
    <w:rsid w:val="00FC7D0A"/>
    <w:rsid w:val="00FD07C6"/>
    <w:rsid w:val="00FD384D"/>
    <w:rsid w:val="00FD3B7E"/>
    <w:rsid w:val="00FD4AB3"/>
    <w:rsid w:val="00FD663D"/>
    <w:rsid w:val="00FD6821"/>
    <w:rsid w:val="00FD6B54"/>
    <w:rsid w:val="00FD7797"/>
    <w:rsid w:val="00FE0009"/>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7CEB"/>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FD3B7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36589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059905">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38836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1961</Words>
  <Characters>10635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Lenovo_gv</cp:lastModifiedBy>
  <cp:revision>10</cp:revision>
  <cp:lastPrinted>1900-01-01T17:00:00Z</cp:lastPrinted>
  <dcterms:created xsi:type="dcterms:W3CDTF">2025-08-15T19:04:00Z</dcterms:created>
  <dcterms:modified xsi:type="dcterms:W3CDTF">2025-08-15T20:14:00Z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